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A6A1" w14:textId="176B3D75" w:rsidR="00A11342" w:rsidRDefault="00A11342" w:rsidP="00A11342">
      <w:pPr>
        <w:pStyle w:val="CRCoverPage"/>
        <w:tabs>
          <w:tab w:val="right" w:pos="9639"/>
        </w:tabs>
        <w:spacing w:after="0"/>
        <w:rPr>
          <w:b/>
          <w:i/>
          <w:noProof/>
          <w:sz w:val="28"/>
        </w:rPr>
      </w:pPr>
      <w:r>
        <w:rPr>
          <w:b/>
          <w:noProof/>
          <w:sz w:val="24"/>
        </w:rPr>
        <w:t>3GPP TSG-</w:t>
      </w:r>
      <w:fldSimple w:instr=" DOCPROPERTY  TSG/WGRef  \* MERGEFORMAT ">
        <w:r w:rsidR="00933DD9" w:rsidRPr="00933DD9">
          <w:rPr>
            <w:b/>
            <w:noProof/>
            <w:sz w:val="24"/>
          </w:rPr>
          <w:t>SA4</w:t>
        </w:r>
      </w:fldSimple>
      <w:r>
        <w:rPr>
          <w:b/>
          <w:noProof/>
          <w:sz w:val="24"/>
        </w:rPr>
        <w:t xml:space="preserve"> Meeting #</w:t>
      </w:r>
      <w:r>
        <w:rPr>
          <w:b/>
          <w:noProof/>
          <w:sz w:val="24"/>
        </w:rPr>
        <w:fldChar w:fldCharType="begin"/>
      </w:r>
      <w:r w:rsidRPr="00C94A8A">
        <w:rPr>
          <w:b/>
          <w:noProof/>
          <w:sz w:val="24"/>
        </w:rPr>
        <w:instrText xml:space="preserve"> DOCPROPERTY  MtgSeq  \* MERGEFORMAT </w:instrText>
      </w:r>
      <w:r>
        <w:rPr>
          <w:b/>
          <w:noProof/>
          <w:sz w:val="24"/>
        </w:rPr>
        <w:fldChar w:fldCharType="separate"/>
      </w:r>
      <w:r w:rsidR="00933DD9">
        <w:rPr>
          <w:b/>
          <w:noProof/>
          <w:sz w:val="24"/>
        </w:rPr>
        <w:t>(AH) MBS SWG post 110</w:t>
      </w:r>
      <w:r>
        <w:rPr>
          <w:b/>
          <w:noProof/>
          <w:sz w:val="24"/>
        </w:rPr>
        <w:fldChar w:fldCharType="end"/>
      </w:r>
      <w:r>
        <w:rPr>
          <w:b/>
          <w:noProof/>
          <w:sz w:val="24"/>
        </w:rPr>
        <w:fldChar w:fldCharType="begin"/>
      </w:r>
      <w:r w:rsidRPr="00C94A8A">
        <w:rPr>
          <w:b/>
          <w:noProof/>
          <w:sz w:val="24"/>
        </w:rPr>
        <w:instrText xml:space="preserve"> DOCPROPERTY  MtgTitle  \* MERGEFORMAT </w:instrText>
      </w:r>
      <w:r>
        <w:rPr>
          <w:b/>
          <w:noProof/>
          <w:sz w:val="24"/>
        </w:rPr>
        <w:fldChar w:fldCharType="separate"/>
      </w:r>
      <w:r w:rsidR="00933DD9">
        <w:rPr>
          <w:b/>
          <w:noProof/>
          <w:sz w:val="24"/>
        </w:rPr>
        <w:t>-e</w:t>
      </w:r>
      <w:r>
        <w:rPr>
          <w:b/>
          <w:noProof/>
          <w:sz w:val="24"/>
        </w:rPr>
        <w:fldChar w:fldCharType="end"/>
      </w:r>
      <w:r>
        <w:rPr>
          <w:b/>
          <w:i/>
          <w:noProof/>
          <w:sz w:val="28"/>
        </w:rPr>
        <w:tab/>
      </w:r>
      <w:fldSimple w:instr=" DOCPROPERTY  Tdoc#  \* MERGEFORMAT ">
        <w:r w:rsidR="00933DD9" w:rsidRPr="00933DD9">
          <w:rPr>
            <w:b/>
            <w:i/>
            <w:noProof/>
            <w:sz w:val="28"/>
          </w:rPr>
          <w:t>S4aI2010</w:t>
        </w:r>
        <w:r w:rsidR="004E31F7">
          <w:rPr>
            <w:b/>
            <w:i/>
            <w:noProof/>
            <w:sz w:val="28"/>
          </w:rPr>
          <w:t>7</w:t>
        </w:r>
        <w:r w:rsidR="00612192">
          <w:rPr>
            <w:b/>
            <w:i/>
            <w:noProof/>
            <w:sz w:val="28"/>
          </w:rPr>
          <w:t>5</w:t>
        </w:r>
      </w:fldSimple>
    </w:p>
    <w:p w14:paraId="00F8701E" w14:textId="76A5F086" w:rsidR="00A11342" w:rsidRDefault="005D6114" w:rsidP="00A11342">
      <w:pPr>
        <w:pStyle w:val="CRCoverPage"/>
        <w:outlineLvl w:val="0"/>
        <w:rPr>
          <w:b/>
          <w:noProof/>
          <w:sz w:val="24"/>
        </w:rPr>
      </w:pPr>
      <w:fldSimple w:instr=" DOCPROPERTY  Location  \* MERGEFORMAT ">
        <w:r w:rsidR="00933DD9" w:rsidRPr="00933DD9">
          <w:rPr>
            <w:b/>
            <w:noProof/>
            <w:sz w:val="24"/>
          </w:rPr>
          <w:t>Electronic</w:t>
        </w:r>
      </w:fldSimple>
      <w:r w:rsidR="00A11342">
        <w:rPr>
          <w:b/>
          <w:noProof/>
          <w:sz w:val="24"/>
        </w:rPr>
        <w:t xml:space="preserve">, </w:t>
      </w:r>
      <w:r w:rsidR="00A11342" w:rsidRPr="00C94A8A">
        <w:rPr>
          <w:b/>
          <w:noProof/>
          <w:sz w:val="24"/>
        </w:rPr>
        <w:fldChar w:fldCharType="begin"/>
      </w:r>
      <w:r w:rsidR="00A11342" w:rsidRPr="00C94A8A">
        <w:rPr>
          <w:b/>
          <w:noProof/>
          <w:sz w:val="24"/>
        </w:rPr>
        <w:instrText xml:space="preserve"> DOCPROPERTY  Country  \* MERGEFORMAT </w:instrText>
      </w:r>
      <w:r w:rsidR="00A11342" w:rsidRPr="00C94A8A">
        <w:rPr>
          <w:b/>
          <w:noProof/>
          <w:sz w:val="24"/>
        </w:rPr>
        <w:fldChar w:fldCharType="separate"/>
      </w:r>
      <w:r w:rsidR="00933DD9">
        <w:rPr>
          <w:b/>
          <w:noProof/>
          <w:sz w:val="24"/>
        </w:rPr>
        <w:t>Online</w:t>
      </w:r>
      <w:r w:rsidR="00A11342" w:rsidRPr="00C94A8A">
        <w:rPr>
          <w:b/>
          <w:noProof/>
          <w:sz w:val="24"/>
        </w:rPr>
        <w:fldChar w:fldCharType="end"/>
      </w:r>
      <w:r w:rsidR="00A11342">
        <w:rPr>
          <w:b/>
          <w:noProof/>
          <w:sz w:val="24"/>
        </w:rPr>
        <w:t xml:space="preserve">, </w:t>
      </w:r>
      <w:fldSimple w:instr=" DOCPROPERTY  StartDate  \* MERGEFORMAT ">
        <w:r w:rsidR="00933DD9" w:rsidRPr="00933DD9">
          <w:rPr>
            <w:b/>
            <w:noProof/>
            <w:sz w:val="24"/>
          </w:rPr>
          <w:t>14th September</w:t>
        </w:r>
      </w:fldSimple>
      <w:r w:rsidR="00C94A8A">
        <w:rPr>
          <w:b/>
          <w:noProof/>
          <w:sz w:val="24"/>
        </w:rPr>
        <w:t>–</w:t>
      </w:r>
      <w:fldSimple w:instr=" DOCPROPERTY  EndDate  \* MERGEFORMAT ">
        <w:r w:rsidR="00933DD9" w:rsidRPr="00933DD9">
          <w:rPr>
            <w:b/>
            <w:noProof/>
            <w:sz w:val="24"/>
          </w:rPr>
          <w:t>3rd November 2020</w:t>
        </w:r>
      </w:fldSimple>
      <w:r w:rsidR="00612192">
        <w:rPr>
          <w:b/>
          <w:noProof/>
          <w:sz w:val="24"/>
        </w:rPr>
        <w:tab/>
        <w:t>revision of S4a</w:t>
      </w:r>
      <w:r w:rsidR="00612192" w:rsidRPr="00612192">
        <w:rPr>
          <w:b/>
          <w:noProof/>
          <w:sz w:val="24"/>
        </w:rPr>
        <w:t>I201070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342" w14:paraId="3CEABE83" w14:textId="77777777" w:rsidTr="00F14895">
        <w:tc>
          <w:tcPr>
            <w:tcW w:w="9641" w:type="dxa"/>
            <w:gridSpan w:val="9"/>
            <w:tcBorders>
              <w:top w:val="single" w:sz="4" w:space="0" w:color="auto"/>
              <w:left w:val="single" w:sz="4" w:space="0" w:color="auto"/>
              <w:right w:val="single" w:sz="4" w:space="0" w:color="auto"/>
            </w:tcBorders>
          </w:tcPr>
          <w:p w14:paraId="55F1EBAA" w14:textId="77777777" w:rsidR="00A11342" w:rsidRDefault="00A11342" w:rsidP="00F14895">
            <w:pPr>
              <w:pStyle w:val="CRCoverPage"/>
              <w:spacing w:after="0"/>
              <w:jc w:val="right"/>
              <w:rPr>
                <w:i/>
                <w:noProof/>
              </w:rPr>
            </w:pPr>
            <w:r>
              <w:rPr>
                <w:i/>
                <w:noProof/>
                <w:sz w:val="14"/>
              </w:rPr>
              <w:t>CR-Form-v12.1</w:t>
            </w:r>
          </w:p>
        </w:tc>
      </w:tr>
      <w:tr w:rsidR="00A11342" w14:paraId="2C904CD5" w14:textId="77777777" w:rsidTr="00F14895">
        <w:tc>
          <w:tcPr>
            <w:tcW w:w="9641" w:type="dxa"/>
            <w:gridSpan w:val="9"/>
            <w:tcBorders>
              <w:left w:val="single" w:sz="4" w:space="0" w:color="auto"/>
              <w:right w:val="single" w:sz="4" w:space="0" w:color="auto"/>
            </w:tcBorders>
          </w:tcPr>
          <w:p w14:paraId="149B8028" w14:textId="2B3714F6" w:rsidR="00A11342" w:rsidRDefault="00AE4DED" w:rsidP="00F14895">
            <w:pPr>
              <w:pStyle w:val="CRCoverPage"/>
              <w:spacing w:after="0"/>
              <w:jc w:val="center"/>
              <w:rPr>
                <w:noProof/>
              </w:rPr>
            </w:pPr>
            <w:r w:rsidRPr="00AE4DED">
              <w:rPr>
                <w:b/>
                <w:noProof/>
                <w:sz w:val="32"/>
                <w:highlight w:val="yellow"/>
              </w:rPr>
              <w:t>DRAFT</w:t>
            </w:r>
            <w:r>
              <w:rPr>
                <w:b/>
                <w:noProof/>
                <w:sz w:val="32"/>
              </w:rPr>
              <w:t xml:space="preserve"> </w:t>
            </w:r>
            <w:r w:rsidR="00A11342">
              <w:rPr>
                <w:b/>
                <w:noProof/>
                <w:sz w:val="32"/>
              </w:rPr>
              <w:t>CHANGE REQUEST</w:t>
            </w:r>
          </w:p>
        </w:tc>
      </w:tr>
      <w:tr w:rsidR="00A11342" w14:paraId="57ED5F4D" w14:textId="77777777" w:rsidTr="00F14895">
        <w:tc>
          <w:tcPr>
            <w:tcW w:w="9641" w:type="dxa"/>
            <w:gridSpan w:val="9"/>
            <w:tcBorders>
              <w:left w:val="single" w:sz="4" w:space="0" w:color="auto"/>
              <w:right w:val="single" w:sz="4" w:space="0" w:color="auto"/>
            </w:tcBorders>
          </w:tcPr>
          <w:p w14:paraId="36E05A1A" w14:textId="77777777" w:rsidR="00A11342" w:rsidRDefault="00A11342" w:rsidP="00F14895">
            <w:pPr>
              <w:pStyle w:val="CRCoverPage"/>
              <w:spacing w:after="0"/>
              <w:rPr>
                <w:noProof/>
                <w:sz w:val="8"/>
                <w:szCs w:val="8"/>
              </w:rPr>
            </w:pPr>
          </w:p>
        </w:tc>
      </w:tr>
      <w:tr w:rsidR="00A11342" w14:paraId="01C39B75" w14:textId="77777777" w:rsidTr="00F14895">
        <w:tc>
          <w:tcPr>
            <w:tcW w:w="142" w:type="dxa"/>
            <w:tcBorders>
              <w:left w:val="single" w:sz="4" w:space="0" w:color="auto"/>
            </w:tcBorders>
          </w:tcPr>
          <w:p w14:paraId="486DEE3B" w14:textId="77777777" w:rsidR="00A11342" w:rsidRDefault="00A11342" w:rsidP="00F14895">
            <w:pPr>
              <w:pStyle w:val="CRCoverPage"/>
              <w:spacing w:after="0"/>
              <w:jc w:val="right"/>
              <w:rPr>
                <w:noProof/>
              </w:rPr>
            </w:pPr>
          </w:p>
        </w:tc>
        <w:tc>
          <w:tcPr>
            <w:tcW w:w="1559" w:type="dxa"/>
            <w:shd w:val="pct30" w:color="FFFF00" w:fill="auto"/>
          </w:tcPr>
          <w:p w14:paraId="3C591E6E" w14:textId="01EFD7D4" w:rsidR="00A11342" w:rsidRPr="00410371" w:rsidRDefault="005D6114" w:rsidP="00F14895">
            <w:pPr>
              <w:pStyle w:val="CRCoverPage"/>
              <w:spacing w:after="0"/>
              <w:jc w:val="right"/>
              <w:rPr>
                <w:b/>
                <w:noProof/>
                <w:sz w:val="28"/>
              </w:rPr>
            </w:pPr>
            <w:fldSimple w:instr=" DOCPROPERTY  Spec#  \* MERGEFORMAT ">
              <w:r w:rsidR="00933DD9" w:rsidRPr="00933DD9">
                <w:rPr>
                  <w:b/>
                  <w:noProof/>
                  <w:sz w:val="28"/>
                </w:rPr>
                <w:t>TS 26.512</w:t>
              </w:r>
            </w:fldSimple>
          </w:p>
        </w:tc>
        <w:tc>
          <w:tcPr>
            <w:tcW w:w="709" w:type="dxa"/>
          </w:tcPr>
          <w:p w14:paraId="41F1495D" w14:textId="77777777" w:rsidR="00A11342" w:rsidRDefault="00A11342" w:rsidP="00F14895">
            <w:pPr>
              <w:pStyle w:val="CRCoverPage"/>
              <w:spacing w:after="0"/>
              <w:jc w:val="center"/>
              <w:rPr>
                <w:noProof/>
              </w:rPr>
            </w:pPr>
            <w:r>
              <w:rPr>
                <w:b/>
                <w:noProof/>
                <w:sz w:val="28"/>
              </w:rPr>
              <w:t>CR</w:t>
            </w:r>
          </w:p>
        </w:tc>
        <w:tc>
          <w:tcPr>
            <w:tcW w:w="1276" w:type="dxa"/>
            <w:shd w:val="pct30" w:color="FFFF00" w:fill="auto"/>
          </w:tcPr>
          <w:p w14:paraId="609841BC" w14:textId="12B50AE0" w:rsidR="00A11342" w:rsidRPr="00410371" w:rsidRDefault="00A11342" w:rsidP="00C94A8A">
            <w:pPr>
              <w:pStyle w:val="CRCoverPage"/>
              <w:spacing w:after="0"/>
              <w:jc w:val="center"/>
              <w:rPr>
                <w:noProof/>
              </w:rPr>
            </w:pPr>
            <w:r w:rsidRPr="00C94A8A">
              <w:rPr>
                <w:b/>
                <w:noProof/>
                <w:sz w:val="28"/>
              </w:rPr>
              <w:fldChar w:fldCharType="begin"/>
            </w:r>
            <w:r w:rsidRPr="00C94A8A">
              <w:rPr>
                <w:b/>
                <w:noProof/>
                <w:sz w:val="28"/>
              </w:rPr>
              <w:instrText xml:space="preserve"> DOCPROPERTY  Cr#  \* MERGEFORMAT </w:instrText>
            </w:r>
            <w:r w:rsidRPr="00C94A8A">
              <w:rPr>
                <w:b/>
                <w:noProof/>
                <w:sz w:val="28"/>
              </w:rPr>
              <w:fldChar w:fldCharType="separate"/>
            </w:r>
            <w:r w:rsidR="00933DD9">
              <w:rPr>
                <w:b/>
                <w:noProof/>
                <w:sz w:val="28"/>
              </w:rPr>
              <w:t>–</w:t>
            </w:r>
            <w:r w:rsidRPr="00C94A8A">
              <w:rPr>
                <w:b/>
                <w:noProof/>
                <w:sz w:val="28"/>
              </w:rPr>
              <w:fldChar w:fldCharType="end"/>
            </w:r>
          </w:p>
        </w:tc>
        <w:tc>
          <w:tcPr>
            <w:tcW w:w="709" w:type="dxa"/>
          </w:tcPr>
          <w:p w14:paraId="4C1EB80A" w14:textId="77777777" w:rsidR="00A11342" w:rsidRDefault="00A11342" w:rsidP="00F14895">
            <w:pPr>
              <w:pStyle w:val="CRCoverPage"/>
              <w:tabs>
                <w:tab w:val="right" w:pos="625"/>
              </w:tabs>
              <w:spacing w:after="0"/>
              <w:jc w:val="center"/>
              <w:rPr>
                <w:noProof/>
              </w:rPr>
            </w:pPr>
            <w:r>
              <w:rPr>
                <w:b/>
                <w:bCs/>
                <w:noProof/>
                <w:sz w:val="28"/>
              </w:rPr>
              <w:t>rev</w:t>
            </w:r>
          </w:p>
        </w:tc>
        <w:tc>
          <w:tcPr>
            <w:tcW w:w="992" w:type="dxa"/>
            <w:shd w:val="pct30" w:color="FFFF00" w:fill="auto"/>
          </w:tcPr>
          <w:p w14:paraId="5187434E" w14:textId="28EE3B9C" w:rsidR="00A11342" w:rsidRPr="00410371" w:rsidRDefault="005D6114" w:rsidP="00F14895">
            <w:pPr>
              <w:pStyle w:val="CRCoverPage"/>
              <w:spacing w:after="0"/>
              <w:jc w:val="center"/>
              <w:rPr>
                <w:b/>
                <w:noProof/>
              </w:rPr>
            </w:pPr>
            <w:fldSimple w:instr=" DOCPROPERTY  Revision  \* MERGEFORMAT ">
              <w:r w:rsidR="00933DD9" w:rsidRPr="00933DD9">
                <w:rPr>
                  <w:b/>
                  <w:noProof/>
                  <w:sz w:val="28"/>
                </w:rPr>
                <w:t>–</w:t>
              </w:r>
            </w:fldSimple>
          </w:p>
        </w:tc>
        <w:tc>
          <w:tcPr>
            <w:tcW w:w="2410" w:type="dxa"/>
          </w:tcPr>
          <w:p w14:paraId="4D2DE1D9" w14:textId="77777777" w:rsidR="00A11342" w:rsidRDefault="00A11342" w:rsidP="00F148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E2BDA" w14:textId="773244F8" w:rsidR="00A11342" w:rsidRPr="00410371" w:rsidRDefault="005D6114" w:rsidP="00F14895">
            <w:pPr>
              <w:pStyle w:val="CRCoverPage"/>
              <w:spacing w:after="0"/>
              <w:jc w:val="center"/>
              <w:rPr>
                <w:noProof/>
                <w:sz w:val="28"/>
              </w:rPr>
            </w:pPr>
            <w:fldSimple w:instr=" DOCPROPERTY  Version  \* MERGEFORMAT ">
              <w:r w:rsidR="00A6102D">
                <w:rPr>
                  <w:b/>
                  <w:noProof/>
                  <w:sz w:val="28"/>
                </w:rPr>
                <w:t>16</w:t>
              </w:r>
              <w:r w:rsidR="00933DD9" w:rsidRPr="00933DD9">
                <w:rPr>
                  <w:b/>
                  <w:noProof/>
                  <w:sz w:val="28"/>
                </w:rPr>
                <w:t>.0.0</w:t>
              </w:r>
            </w:fldSimple>
          </w:p>
        </w:tc>
        <w:tc>
          <w:tcPr>
            <w:tcW w:w="143" w:type="dxa"/>
            <w:tcBorders>
              <w:right w:val="single" w:sz="4" w:space="0" w:color="auto"/>
            </w:tcBorders>
          </w:tcPr>
          <w:p w14:paraId="10254B3A" w14:textId="77777777" w:rsidR="00A11342" w:rsidRDefault="00A11342" w:rsidP="00F14895">
            <w:pPr>
              <w:pStyle w:val="CRCoverPage"/>
              <w:spacing w:after="0"/>
              <w:rPr>
                <w:noProof/>
              </w:rPr>
            </w:pPr>
          </w:p>
        </w:tc>
      </w:tr>
      <w:tr w:rsidR="00A11342" w14:paraId="63EDA59B" w14:textId="77777777" w:rsidTr="00F14895">
        <w:tc>
          <w:tcPr>
            <w:tcW w:w="9641" w:type="dxa"/>
            <w:gridSpan w:val="9"/>
            <w:tcBorders>
              <w:left w:val="single" w:sz="4" w:space="0" w:color="auto"/>
              <w:right w:val="single" w:sz="4" w:space="0" w:color="auto"/>
            </w:tcBorders>
          </w:tcPr>
          <w:p w14:paraId="482F9180" w14:textId="77777777" w:rsidR="00A11342" w:rsidRDefault="00A11342" w:rsidP="00F14895">
            <w:pPr>
              <w:pStyle w:val="CRCoverPage"/>
              <w:spacing w:after="0"/>
              <w:rPr>
                <w:noProof/>
              </w:rPr>
            </w:pPr>
          </w:p>
        </w:tc>
      </w:tr>
      <w:tr w:rsidR="00A11342" w14:paraId="56F1C470" w14:textId="77777777" w:rsidTr="00F14895">
        <w:tc>
          <w:tcPr>
            <w:tcW w:w="9641" w:type="dxa"/>
            <w:gridSpan w:val="9"/>
            <w:tcBorders>
              <w:top w:val="single" w:sz="4" w:space="0" w:color="auto"/>
            </w:tcBorders>
          </w:tcPr>
          <w:p w14:paraId="2EF70E71" w14:textId="24DE9BC9" w:rsidR="00A11342" w:rsidRPr="00F25D98" w:rsidRDefault="00A11342" w:rsidP="00F148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1342" w14:paraId="5C4EDE7C" w14:textId="77777777" w:rsidTr="00F14895">
        <w:tc>
          <w:tcPr>
            <w:tcW w:w="9641" w:type="dxa"/>
            <w:gridSpan w:val="9"/>
          </w:tcPr>
          <w:p w14:paraId="1409F028" w14:textId="77777777" w:rsidR="00A11342" w:rsidRDefault="00A11342" w:rsidP="00F14895">
            <w:pPr>
              <w:pStyle w:val="CRCoverPage"/>
              <w:spacing w:after="0"/>
              <w:rPr>
                <w:noProof/>
                <w:sz w:val="8"/>
                <w:szCs w:val="8"/>
              </w:rPr>
            </w:pPr>
          </w:p>
        </w:tc>
      </w:tr>
    </w:tbl>
    <w:p w14:paraId="58BA1E7A" w14:textId="77777777" w:rsidR="00A11342" w:rsidRDefault="00A11342" w:rsidP="00A113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342" w14:paraId="734D82B9" w14:textId="77777777" w:rsidTr="00F14895">
        <w:tc>
          <w:tcPr>
            <w:tcW w:w="2835" w:type="dxa"/>
          </w:tcPr>
          <w:p w14:paraId="77300994" w14:textId="77777777" w:rsidR="00A11342" w:rsidRDefault="00A11342" w:rsidP="00F14895">
            <w:pPr>
              <w:pStyle w:val="CRCoverPage"/>
              <w:tabs>
                <w:tab w:val="right" w:pos="2751"/>
              </w:tabs>
              <w:spacing w:after="0"/>
              <w:rPr>
                <w:b/>
                <w:i/>
                <w:noProof/>
              </w:rPr>
            </w:pPr>
            <w:r>
              <w:rPr>
                <w:b/>
                <w:i/>
                <w:noProof/>
              </w:rPr>
              <w:t>Proposed change affects:</w:t>
            </w:r>
          </w:p>
        </w:tc>
        <w:tc>
          <w:tcPr>
            <w:tcW w:w="1418" w:type="dxa"/>
          </w:tcPr>
          <w:p w14:paraId="08EC7C1D" w14:textId="77777777" w:rsidR="00A11342" w:rsidRDefault="00A11342" w:rsidP="00F148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2160F" w14:textId="77777777" w:rsidR="00A11342" w:rsidRDefault="00A11342" w:rsidP="00F14895">
            <w:pPr>
              <w:pStyle w:val="CRCoverPage"/>
              <w:spacing w:after="0"/>
              <w:jc w:val="center"/>
              <w:rPr>
                <w:b/>
                <w:caps/>
                <w:noProof/>
              </w:rPr>
            </w:pPr>
          </w:p>
        </w:tc>
        <w:tc>
          <w:tcPr>
            <w:tcW w:w="709" w:type="dxa"/>
            <w:tcBorders>
              <w:left w:val="single" w:sz="4" w:space="0" w:color="auto"/>
            </w:tcBorders>
          </w:tcPr>
          <w:p w14:paraId="14F54021" w14:textId="77777777" w:rsidR="00A11342" w:rsidRDefault="00A11342" w:rsidP="00F148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9DD13" w14:textId="77777777" w:rsidR="00A11342" w:rsidRDefault="00A11342" w:rsidP="00F14895">
            <w:pPr>
              <w:pStyle w:val="CRCoverPage"/>
              <w:spacing w:after="0"/>
              <w:jc w:val="center"/>
              <w:rPr>
                <w:b/>
                <w:caps/>
                <w:noProof/>
              </w:rPr>
            </w:pPr>
          </w:p>
        </w:tc>
        <w:tc>
          <w:tcPr>
            <w:tcW w:w="2126" w:type="dxa"/>
          </w:tcPr>
          <w:p w14:paraId="5292E663" w14:textId="77777777" w:rsidR="00A11342" w:rsidRDefault="00A11342" w:rsidP="00F148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E8D" w14:textId="77777777" w:rsidR="00A11342" w:rsidRDefault="00A11342" w:rsidP="00F14895">
            <w:pPr>
              <w:pStyle w:val="CRCoverPage"/>
              <w:spacing w:after="0"/>
              <w:jc w:val="center"/>
              <w:rPr>
                <w:b/>
                <w:caps/>
                <w:noProof/>
              </w:rPr>
            </w:pPr>
          </w:p>
        </w:tc>
        <w:tc>
          <w:tcPr>
            <w:tcW w:w="1418" w:type="dxa"/>
            <w:tcBorders>
              <w:left w:val="nil"/>
            </w:tcBorders>
          </w:tcPr>
          <w:p w14:paraId="73759836" w14:textId="77777777" w:rsidR="00A11342" w:rsidRDefault="00A11342" w:rsidP="00F148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D4C87" w14:textId="4CD09D02" w:rsidR="00A11342" w:rsidRDefault="00A11342" w:rsidP="00F14895">
            <w:pPr>
              <w:pStyle w:val="CRCoverPage"/>
              <w:spacing w:after="0"/>
              <w:jc w:val="center"/>
              <w:rPr>
                <w:b/>
                <w:bCs/>
                <w:caps/>
                <w:noProof/>
              </w:rPr>
            </w:pPr>
            <w:r>
              <w:rPr>
                <w:b/>
                <w:bCs/>
                <w:caps/>
                <w:noProof/>
              </w:rPr>
              <w:t>X</w:t>
            </w:r>
          </w:p>
        </w:tc>
      </w:tr>
    </w:tbl>
    <w:p w14:paraId="7F9CEF70" w14:textId="77777777" w:rsidR="00A11342" w:rsidRDefault="00A11342" w:rsidP="00A113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342" w14:paraId="3D41EF45" w14:textId="77777777" w:rsidTr="00F14895">
        <w:tc>
          <w:tcPr>
            <w:tcW w:w="9640" w:type="dxa"/>
            <w:gridSpan w:val="11"/>
          </w:tcPr>
          <w:p w14:paraId="429A8736" w14:textId="77777777" w:rsidR="00A11342" w:rsidRDefault="00A11342" w:rsidP="00F14895">
            <w:pPr>
              <w:pStyle w:val="CRCoverPage"/>
              <w:spacing w:after="0"/>
              <w:rPr>
                <w:noProof/>
                <w:sz w:val="8"/>
                <w:szCs w:val="8"/>
              </w:rPr>
            </w:pPr>
          </w:p>
        </w:tc>
      </w:tr>
      <w:tr w:rsidR="00A11342" w14:paraId="61AA6E32" w14:textId="77777777" w:rsidTr="00F14895">
        <w:tc>
          <w:tcPr>
            <w:tcW w:w="1843" w:type="dxa"/>
            <w:tcBorders>
              <w:top w:val="single" w:sz="4" w:space="0" w:color="auto"/>
              <w:left w:val="single" w:sz="4" w:space="0" w:color="auto"/>
            </w:tcBorders>
          </w:tcPr>
          <w:p w14:paraId="2584FCF0" w14:textId="77777777" w:rsidR="00A11342" w:rsidRDefault="00A11342" w:rsidP="00F148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858FA" w14:textId="4204DBA0" w:rsidR="00A11342" w:rsidRDefault="004E31F7" w:rsidP="00F14895">
            <w:pPr>
              <w:pStyle w:val="CRCoverPage"/>
              <w:spacing w:after="0"/>
              <w:ind w:left="100"/>
              <w:rPr>
                <w:noProof/>
              </w:rPr>
            </w:pPr>
            <w:r>
              <w:t>Corrections and editorials of TS 26.512</w:t>
            </w:r>
          </w:p>
        </w:tc>
      </w:tr>
      <w:tr w:rsidR="00A11342" w14:paraId="0AE8A47E" w14:textId="77777777" w:rsidTr="00F14895">
        <w:tc>
          <w:tcPr>
            <w:tcW w:w="1843" w:type="dxa"/>
            <w:tcBorders>
              <w:left w:val="single" w:sz="4" w:space="0" w:color="auto"/>
            </w:tcBorders>
          </w:tcPr>
          <w:p w14:paraId="62526C46" w14:textId="77777777" w:rsidR="00A11342" w:rsidRDefault="00A11342" w:rsidP="00F14895">
            <w:pPr>
              <w:pStyle w:val="CRCoverPage"/>
              <w:spacing w:after="0"/>
              <w:rPr>
                <w:b/>
                <w:i/>
                <w:noProof/>
                <w:sz w:val="8"/>
                <w:szCs w:val="8"/>
              </w:rPr>
            </w:pPr>
          </w:p>
        </w:tc>
        <w:tc>
          <w:tcPr>
            <w:tcW w:w="7797" w:type="dxa"/>
            <w:gridSpan w:val="10"/>
            <w:tcBorders>
              <w:right w:val="single" w:sz="4" w:space="0" w:color="auto"/>
            </w:tcBorders>
          </w:tcPr>
          <w:p w14:paraId="0F1099CA" w14:textId="77777777" w:rsidR="00A11342" w:rsidRDefault="00A11342" w:rsidP="00F14895">
            <w:pPr>
              <w:pStyle w:val="CRCoverPage"/>
              <w:spacing w:after="0"/>
              <w:rPr>
                <w:noProof/>
                <w:sz w:val="8"/>
                <w:szCs w:val="8"/>
              </w:rPr>
            </w:pPr>
          </w:p>
        </w:tc>
      </w:tr>
      <w:tr w:rsidR="00A11342" w14:paraId="5BE67E22" w14:textId="77777777" w:rsidTr="00F14895">
        <w:tc>
          <w:tcPr>
            <w:tcW w:w="1843" w:type="dxa"/>
            <w:tcBorders>
              <w:left w:val="single" w:sz="4" w:space="0" w:color="auto"/>
            </w:tcBorders>
          </w:tcPr>
          <w:p w14:paraId="19FB1B8A" w14:textId="77777777" w:rsidR="00A11342" w:rsidRDefault="00A11342" w:rsidP="00F148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5C4596" w14:textId="160C6D1A" w:rsidR="00A11342" w:rsidRDefault="004E31F7" w:rsidP="00F14895">
            <w:pPr>
              <w:pStyle w:val="CRCoverPage"/>
              <w:spacing w:after="0"/>
              <w:ind w:left="100"/>
              <w:rPr>
                <w:noProof/>
              </w:rPr>
            </w:pPr>
            <w:r>
              <w:t>Ericsson LM</w:t>
            </w:r>
          </w:p>
        </w:tc>
      </w:tr>
      <w:tr w:rsidR="00A11342" w14:paraId="65925160" w14:textId="77777777" w:rsidTr="00F14895">
        <w:tc>
          <w:tcPr>
            <w:tcW w:w="1843" w:type="dxa"/>
            <w:tcBorders>
              <w:left w:val="single" w:sz="4" w:space="0" w:color="auto"/>
            </w:tcBorders>
          </w:tcPr>
          <w:p w14:paraId="3481B4BF" w14:textId="77777777" w:rsidR="00A11342" w:rsidRDefault="00A11342" w:rsidP="00F148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FC76B" w14:textId="27EBBA4C" w:rsidR="00A11342" w:rsidRDefault="005D6114" w:rsidP="00F14895">
            <w:pPr>
              <w:pStyle w:val="CRCoverPage"/>
              <w:spacing w:after="0"/>
              <w:ind w:left="100"/>
              <w:rPr>
                <w:noProof/>
              </w:rPr>
            </w:pPr>
            <w:fldSimple w:instr=" DOCPROPERTY  SourceIfTsg  \* MERGEFORMAT ">
              <w:r w:rsidR="00933DD9">
                <w:t>S4</w:t>
              </w:r>
            </w:fldSimple>
          </w:p>
        </w:tc>
      </w:tr>
      <w:tr w:rsidR="00A11342" w14:paraId="4AEBDA90" w14:textId="77777777" w:rsidTr="00F14895">
        <w:tc>
          <w:tcPr>
            <w:tcW w:w="1843" w:type="dxa"/>
            <w:tcBorders>
              <w:left w:val="single" w:sz="4" w:space="0" w:color="auto"/>
            </w:tcBorders>
          </w:tcPr>
          <w:p w14:paraId="3948B34E" w14:textId="77777777" w:rsidR="00A11342" w:rsidRDefault="00A11342" w:rsidP="00F14895">
            <w:pPr>
              <w:pStyle w:val="CRCoverPage"/>
              <w:spacing w:after="0"/>
              <w:rPr>
                <w:b/>
                <w:i/>
                <w:noProof/>
                <w:sz w:val="8"/>
                <w:szCs w:val="8"/>
              </w:rPr>
            </w:pPr>
          </w:p>
        </w:tc>
        <w:tc>
          <w:tcPr>
            <w:tcW w:w="7797" w:type="dxa"/>
            <w:gridSpan w:val="10"/>
            <w:tcBorders>
              <w:right w:val="single" w:sz="4" w:space="0" w:color="auto"/>
            </w:tcBorders>
          </w:tcPr>
          <w:p w14:paraId="35139299" w14:textId="77777777" w:rsidR="00A11342" w:rsidRDefault="00A11342" w:rsidP="00F14895">
            <w:pPr>
              <w:pStyle w:val="CRCoverPage"/>
              <w:spacing w:after="0"/>
              <w:rPr>
                <w:noProof/>
                <w:sz w:val="8"/>
                <w:szCs w:val="8"/>
              </w:rPr>
            </w:pPr>
          </w:p>
        </w:tc>
      </w:tr>
      <w:tr w:rsidR="00A11342" w14:paraId="1C01CEA4" w14:textId="77777777" w:rsidTr="00F14895">
        <w:tc>
          <w:tcPr>
            <w:tcW w:w="1843" w:type="dxa"/>
            <w:tcBorders>
              <w:left w:val="single" w:sz="4" w:space="0" w:color="auto"/>
            </w:tcBorders>
          </w:tcPr>
          <w:p w14:paraId="552C9E21" w14:textId="77777777" w:rsidR="00A11342" w:rsidRDefault="00A11342" w:rsidP="00F14895">
            <w:pPr>
              <w:pStyle w:val="CRCoverPage"/>
              <w:tabs>
                <w:tab w:val="right" w:pos="1759"/>
              </w:tabs>
              <w:spacing w:after="0"/>
              <w:rPr>
                <w:b/>
                <w:i/>
                <w:noProof/>
              </w:rPr>
            </w:pPr>
            <w:r>
              <w:rPr>
                <w:b/>
                <w:i/>
                <w:noProof/>
              </w:rPr>
              <w:t>Work item code:</w:t>
            </w:r>
          </w:p>
        </w:tc>
        <w:tc>
          <w:tcPr>
            <w:tcW w:w="3686" w:type="dxa"/>
            <w:gridSpan w:val="5"/>
            <w:shd w:val="pct30" w:color="FFFF00" w:fill="auto"/>
          </w:tcPr>
          <w:p w14:paraId="2BBB2D55" w14:textId="3CE7E561" w:rsidR="00A11342" w:rsidRDefault="005D6114" w:rsidP="00F14895">
            <w:pPr>
              <w:pStyle w:val="CRCoverPage"/>
              <w:spacing w:after="0"/>
              <w:ind w:left="100"/>
              <w:rPr>
                <w:noProof/>
              </w:rPr>
            </w:pPr>
            <w:fldSimple w:instr=" DOCPROPERTY  RelatedWis  \* MERGEFORMAT ">
              <w:r w:rsidR="00933DD9">
                <w:rPr>
                  <w:noProof/>
                </w:rPr>
                <w:t>5GMS</w:t>
              </w:r>
              <w:r w:rsidR="004E31F7">
                <w:rPr>
                  <w:noProof/>
                </w:rPr>
                <w:t>3</w:t>
              </w:r>
            </w:fldSimple>
          </w:p>
        </w:tc>
        <w:tc>
          <w:tcPr>
            <w:tcW w:w="567" w:type="dxa"/>
            <w:tcBorders>
              <w:left w:val="nil"/>
            </w:tcBorders>
          </w:tcPr>
          <w:p w14:paraId="46C6EB72" w14:textId="77777777" w:rsidR="00A11342" w:rsidRDefault="00A11342" w:rsidP="00F14895">
            <w:pPr>
              <w:pStyle w:val="CRCoverPage"/>
              <w:spacing w:after="0"/>
              <w:ind w:right="100"/>
              <w:rPr>
                <w:noProof/>
              </w:rPr>
            </w:pPr>
          </w:p>
        </w:tc>
        <w:tc>
          <w:tcPr>
            <w:tcW w:w="1417" w:type="dxa"/>
            <w:gridSpan w:val="3"/>
            <w:tcBorders>
              <w:left w:val="nil"/>
            </w:tcBorders>
          </w:tcPr>
          <w:p w14:paraId="58435EE3" w14:textId="77777777" w:rsidR="00A11342" w:rsidRDefault="00A11342" w:rsidP="00F148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C0894" w14:textId="63B94D61" w:rsidR="00A11342" w:rsidRDefault="004E31F7" w:rsidP="00F14895">
            <w:pPr>
              <w:pStyle w:val="CRCoverPage"/>
              <w:spacing w:after="0"/>
              <w:ind w:left="100"/>
              <w:rPr>
                <w:noProof/>
              </w:rPr>
            </w:pPr>
            <w:r>
              <w:t>8</w:t>
            </w:r>
          </w:p>
        </w:tc>
      </w:tr>
      <w:tr w:rsidR="00A11342" w14:paraId="6E90FA4A" w14:textId="77777777" w:rsidTr="00F14895">
        <w:tc>
          <w:tcPr>
            <w:tcW w:w="1843" w:type="dxa"/>
            <w:tcBorders>
              <w:left w:val="single" w:sz="4" w:space="0" w:color="auto"/>
            </w:tcBorders>
          </w:tcPr>
          <w:p w14:paraId="0C6117E3" w14:textId="77777777" w:rsidR="00A11342" w:rsidRDefault="00A11342" w:rsidP="00F14895">
            <w:pPr>
              <w:pStyle w:val="CRCoverPage"/>
              <w:spacing w:after="0"/>
              <w:rPr>
                <w:b/>
                <w:i/>
                <w:noProof/>
                <w:sz w:val="8"/>
                <w:szCs w:val="8"/>
              </w:rPr>
            </w:pPr>
          </w:p>
        </w:tc>
        <w:tc>
          <w:tcPr>
            <w:tcW w:w="1986" w:type="dxa"/>
            <w:gridSpan w:val="4"/>
          </w:tcPr>
          <w:p w14:paraId="03DE1CAF" w14:textId="77777777" w:rsidR="00A11342" w:rsidRDefault="00A11342" w:rsidP="00F14895">
            <w:pPr>
              <w:pStyle w:val="CRCoverPage"/>
              <w:spacing w:after="0"/>
              <w:rPr>
                <w:noProof/>
                <w:sz w:val="8"/>
                <w:szCs w:val="8"/>
              </w:rPr>
            </w:pPr>
          </w:p>
        </w:tc>
        <w:tc>
          <w:tcPr>
            <w:tcW w:w="2267" w:type="dxa"/>
            <w:gridSpan w:val="2"/>
          </w:tcPr>
          <w:p w14:paraId="7AFF2868" w14:textId="77777777" w:rsidR="00A11342" w:rsidRDefault="00A11342" w:rsidP="00F14895">
            <w:pPr>
              <w:pStyle w:val="CRCoverPage"/>
              <w:spacing w:after="0"/>
              <w:rPr>
                <w:noProof/>
                <w:sz w:val="8"/>
                <w:szCs w:val="8"/>
              </w:rPr>
            </w:pPr>
          </w:p>
        </w:tc>
        <w:tc>
          <w:tcPr>
            <w:tcW w:w="1417" w:type="dxa"/>
            <w:gridSpan w:val="3"/>
          </w:tcPr>
          <w:p w14:paraId="29BE1EE2" w14:textId="77777777" w:rsidR="00A11342" w:rsidRDefault="00A11342" w:rsidP="00F14895">
            <w:pPr>
              <w:pStyle w:val="CRCoverPage"/>
              <w:spacing w:after="0"/>
              <w:rPr>
                <w:noProof/>
                <w:sz w:val="8"/>
                <w:szCs w:val="8"/>
              </w:rPr>
            </w:pPr>
          </w:p>
        </w:tc>
        <w:tc>
          <w:tcPr>
            <w:tcW w:w="2127" w:type="dxa"/>
            <w:tcBorders>
              <w:right w:val="single" w:sz="4" w:space="0" w:color="auto"/>
            </w:tcBorders>
          </w:tcPr>
          <w:p w14:paraId="7DB39CBD" w14:textId="77777777" w:rsidR="00A11342" w:rsidRDefault="00A11342" w:rsidP="00F14895">
            <w:pPr>
              <w:pStyle w:val="CRCoverPage"/>
              <w:spacing w:after="0"/>
              <w:rPr>
                <w:noProof/>
                <w:sz w:val="8"/>
                <w:szCs w:val="8"/>
              </w:rPr>
            </w:pPr>
          </w:p>
        </w:tc>
      </w:tr>
      <w:tr w:rsidR="00A11342" w14:paraId="0F5C0F97" w14:textId="77777777" w:rsidTr="00F14895">
        <w:trPr>
          <w:cantSplit/>
        </w:trPr>
        <w:tc>
          <w:tcPr>
            <w:tcW w:w="1843" w:type="dxa"/>
            <w:tcBorders>
              <w:left w:val="single" w:sz="4" w:space="0" w:color="auto"/>
            </w:tcBorders>
          </w:tcPr>
          <w:p w14:paraId="4ADEDDFF" w14:textId="77777777" w:rsidR="00A11342" w:rsidRDefault="00A11342" w:rsidP="00F14895">
            <w:pPr>
              <w:pStyle w:val="CRCoverPage"/>
              <w:tabs>
                <w:tab w:val="right" w:pos="1759"/>
              </w:tabs>
              <w:spacing w:after="0"/>
              <w:rPr>
                <w:b/>
                <w:i/>
                <w:noProof/>
              </w:rPr>
            </w:pPr>
            <w:r>
              <w:rPr>
                <w:b/>
                <w:i/>
                <w:noProof/>
              </w:rPr>
              <w:t>Category:</w:t>
            </w:r>
          </w:p>
        </w:tc>
        <w:tc>
          <w:tcPr>
            <w:tcW w:w="851" w:type="dxa"/>
            <w:shd w:val="pct30" w:color="FFFF00" w:fill="auto"/>
          </w:tcPr>
          <w:p w14:paraId="62F755E1" w14:textId="417C6B14" w:rsidR="00A11342" w:rsidRDefault="005D6114" w:rsidP="00F14895">
            <w:pPr>
              <w:pStyle w:val="CRCoverPage"/>
              <w:spacing w:after="0"/>
              <w:ind w:left="100" w:right="-609"/>
              <w:rPr>
                <w:b/>
                <w:noProof/>
              </w:rPr>
            </w:pPr>
            <w:fldSimple w:instr=" DOCPROPERTY  Cat  \* MERGEFORMAT ">
              <w:r w:rsidR="00933DD9" w:rsidRPr="00933DD9">
                <w:rPr>
                  <w:b/>
                  <w:noProof/>
                </w:rPr>
                <w:t>D</w:t>
              </w:r>
            </w:fldSimple>
          </w:p>
        </w:tc>
        <w:tc>
          <w:tcPr>
            <w:tcW w:w="3402" w:type="dxa"/>
            <w:gridSpan w:val="5"/>
            <w:tcBorders>
              <w:left w:val="nil"/>
            </w:tcBorders>
          </w:tcPr>
          <w:p w14:paraId="45A67533" w14:textId="77777777" w:rsidR="00A11342" w:rsidRDefault="00A11342" w:rsidP="00F14895">
            <w:pPr>
              <w:pStyle w:val="CRCoverPage"/>
              <w:spacing w:after="0"/>
              <w:rPr>
                <w:noProof/>
              </w:rPr>
            </w:pPr>
          </w:p>
        </w:tc>
        <w:tc>
          <w:tcPr>
            <w:tcW w:w="1417" w:type="dxa"/>
            <w:gridSpan w:val="3"/>
            <w:tcBorders>
              <w:left w:val="nil"/>
            </w:tcBorders>
          </w:tcPr>
          <w:p w14:paraId="1DEB04EA" w14:textId="77777777" w:rsidR="00A11342" w:rsidRDefault="00A11342" w:rsidP="00F148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284140" w14:textId="62F189EA" w:rsidR="00A11342" w:rsidRDefault="005D6114" w:rsidP="00F14895">
            <w:pPr>
              <w:pStyle w:val="CRCoverPage"/>
              <w:spacing w:after="0"/>
              <w:ind w:left="100"/>
              <w:rPr>
                <w:noProof/>
              </w:rPr>
            </w:pPr>
            <w:fldSimple w:instr=" DOCPROPERTY  Release  \* MERGEFORMAT ">
              <w:r w:rsidR="00933DD9">
                <w:rPr>
                  <w:noProof/>
                </w:rPr>
                <w:t>Rel-16</w:t>
              </w:r>
            </w:fldSimple>
          </w:p>
        </w:tc>
      </w:tr>
      <w:tr w:rsidR="00A11342" w14:paraId="428D1E6E" w14:textId="77777777" w:rsidTr="00F14895">
        <w:tc>
          <w:tcPr>
            <w:tcW w:w="1843" w:type="dxa"/>
            <w:tcBorders>
              <w:left w:val="single" w:sz="4" w:space="0" w:color="auto"/>
              <w:bottom w:val="single" w:sz="4" w:space="0" w:color="auto"/>
            </w:tcBorders>
          </w:tcPr>
          <w:p w14:paraId="59CED771" w14:textId="77777777" w:rsidR="00A11342" w:rsidRDefault="00A11342" w:rsidP="00F14895">
            <w:pPr>
              <w:pStyle w:val="CRCoverPage"/>
              <w:spacing w:after="0"/>
              <w:rPr>
                <w:b/>
                <w:i/>
                <w:noProof/>
              </w:rPr>
            </w:pPr>
          </w:p>
        </w:tc>
        <w:tc>
          <w:tcPr>
            <w:tcW w:w="4677" w:type="dxa"/>
            <w:gridSpan w:val="8"/>
            <w:tcBorders>
              <w:bottom w:val="single" w:sz="4" w:space="0" w:color="auto"/>
            </w:tcBorders>
          </w:tcPr>
          <w:p w14:paraId="6F2BDDBE" w14:textId="77777777" w:rsidR="00A11342" w:rsidRDefault="00A11342" w:rsidP="00F148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6BE1C" w14:textId="6744AE59" w:rsidR="00A11342" w:rsidRDefault="00A11342" w:rsidP="00F148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7E3DB" w14:textId="77777777" w:rsidR="00A11342" w:rsidRPr="007C2097" w:rsidRDefault="00A11342" w:rsidP="00F148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1342" w14:paraId="784DEAFF" w14:textId="77777777" w:rsidTr="00F14895">
        <w:tc>
          <w:tcPr>
            <w:tcW w:w="1843" w:type="dxa"/>
          </w:tcPr>
          <w:p w14:paraId="3AD52715" w14:textId="77777777" w:rsidR="00A11342" w:rsidRDefault="00A11342" w:rsidP="00F14895">
            <w:pPr>
              <w:pStyle w:val="CRCoverPage"/>
              <w:spacing w:after="0"/>
              <w:rPr>
                <w:b/>
                <w:i/>
                <w:noProof/>
                <w:sz w:val="8"/>
                <w:szCs w:val="8"/>
              </w:rPr>
            </w:pPr>
          </w:p>
        </w:tc>
        <w:tc>
          <w:tcPr>
            <w:tcW w:w="7797" w:type="dxa"/>
            <w:gridSpan w:val="10"/>
          </w:tcPr>
          <w:p w14:paraId="1E492CF1" w14:textId="77777777" w:rsidR="00A11342" w:rsidRDefault="00A11342" w:rsidP="00F14895">
            <w:pPr>
              <w:pStyle w:val="CRCoverPage"/>
              <w:spacing w:after="0"/>
              <w:rPr>
                <w:noProof/>
                <w:sz w:val="8"/>
                <w:szCs w:val="8"/>
              </w:rPr>
            </w:pPr>
          </w:p>
        </w:tc>
      </w:tr>
      <w:tr w:rsidR="00A11342" w14:paraId="6FE7C595" w14:textId="77777777" w:rsidTr="00F14895">
        <w:tc>
          <w:tcPr>
            <w:tcW w:w="2694" w:type="dxa"/>
            <w:gridSpan w:val="2"/>
            <w:tcBorders>
              <w:top w:val="single" w:sz="4" w:space="0" w:color="auto"/>
              <w:left w:val="single" w:sz="4" w:space="0" w:color="auto"/>
            </w:tcBorders>
          </w:tcPr>
          <w:p w14:paraId="603D237C" w14:textId="77777777" w:rsidR="00A11342" w:rsidRDefault="00A11342" w:rsidP="00F148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726C9" w14:textId="56DA673E" w:rsidR="00A11342" w:rsidRDefault="00A11342" w:rsidP="00F14895">
            <w:pPr>
              <w:pStyle w:val="CRCoverPage"/>
              <w:spacing w:after="0"/>
              <w:ind w:left="100"/>
              <w:rPr>
                <w:noProof/>
              </w:rPr>
            </w:pPr>
          </w:p>
        </w:tc>
      </w:tr>
      <w:tr w:rsidR="00A11342" w14:paraId="18558A53" w14:textId="77777777" w:rsidTr="00F14895">
        <w:tc>
          <w:tcPr>
            <w:tcW w:w="2694" w:type="dxa"/>
            <w:gridSpan w:val="2"/>
            <w:tcBorders>
              <w:left w:val="single" w:sz="4" w:space="0" w:color="auto"/>
            </w:tcBorders>
          </w:tcPr>
          <w:p w14:paraId="2993D9CB" w14:textId="77777777" w:rsidR="00A11342" w:rsidRDefault="00A11342" w:rsidP="00F14895">
            <w:pPr>
              <w:pStyle w:val="CRCoverPage"/>
              <w:spacing w:after="0"/>
              <w:rPr>
                <w:b/>
                <w:i/>
                <w:noProof/>
                <w:sz w:val="8"/>
                <w:szCs w:val="8"/>
              </w:rPr>
            </w:pPr>
          </w:p>
        </w:tc>
        <w:tc>
          <w:tcPr>
            <w:tcW w:w="6946" w:type="dxa"/>
            <w:gridSpan w:val="9"/>
            <w:tcBorders>
              <w:right w:val="single" w:sz="4" w:space="0" w:color="auto"/>
            </w:tcBorders>
          </w:tcPr>
          <w:p w14:paraId="2817138B" w14:textId="77777777" w:rsidR="00A11342" w:rsidRDefault="00A11342" w:rsidP="00F14895">
            <w:pPr>
              <w:pStyle w:val="CRCoverPage"/>
              <w:spacing w:after="0"/>
              <w:rPr>
                <w:noProof/>
                <w:sz w:val="8"/>
                <w:szCs w:val="8"/>
              </w:rPr>
            </w:pPr>
          </w:p>
        </w:tc>
      </w:tr>
      <w:tr w:rsidR="00A11342" w14:paraId="01FDF261" w14:textId="77777777" w:rsidTr="00F14895">
        <w:tc>
          <w:tcPr>
            <w:tcW w:w="2694" w:type="dxa"/>
            <w:gridSpan w:val="2"/>
            <w:tcBorders>
              <w:left w:val="single" w:sz="4" w:space="0" w:color="auto"/>
            </w:tcBorders>
          </w:tcPr>
          <w:p w14:paraId="24A848ED" w14:textId="77777777" w:rsidR="00A11342" w:rsidRDefault="00A11342" w:rsidP="00F148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C3787" w14:textId="50E126B0" w:rsidR="00A6102D" w:rsidRDefault="00A6102D" w:rsidP="00A11342">
            <w:pPr>
              <w:pStyle w:val="CRCoverPage"/>
              <w:numPr>
                <w:ilvl w:val="0"/>
                <w:numId w:val="21"/>
              </w:numPr>
              <w:spacing w:before="120" w:after="0"/>
              <w:ind w:left="344" w:hanging="143"/>
              <w:rPr>
                <w:noProof/>
              </w:rPr>
            </w:pPr>
            <w:r>
              <w:rPr>
                <w:noProof/>
              </w:rPr>
              <w:t>Change origin spec to 16.0.0</w:t>
            </w:r>
          </w:p>
          <w:p w14:paraId="67027D78" w14:textId="5E8CE078" w:rsidR="00A11342" w:rsidRDefault="004E31F7" w:rsidP="00A11342">
            <w:pPr>
              <w:pStyle w:val="CRCoverPage"/>
              <w:numPr>
                <w:ilvl w:val="0"/>
                <w:numId w:val="21"/>
              </w:numPr>
              <w:spacing w:before="120" w:after="0"/>
              <w:ind w:left="344" w:hanging="143"/>
              <w:rPr>
                <w:noProof/>
              </w:rPr>
            </w:pPr>
            <w:r>
              <w:rPr>
                <w:noProof/>
              </w:rPr>
              <w:t>Definition of the SdfMethod type</w:t>
            </w:r>
            <w:r w:rsidR="004127E0">
              <w:rPr>
                <w:noProof/>
              </w:rPr>
              <w:t xml:space="preserve"> (clause 11.2.3.1)</w:t>
            </w:r>
            <w:r w:rsidR="00A11342">
              <w:rPr>
                <w:noProof/>
              </w:rPr>
              <w:t>.</w:t>
            </w:r>
          </w:p>
          <w:p w14:paraId="59EB1D8B" w14:textId="27113D54" w:rsidR="004E31F7" w:rsidRDefault="004E31F7" w:rsidP="00A11342">
            <w:pPr>
              <w:pStyle w:val="CRCoverPage"/>
              <w:numPr>
                <w:ilvl w:val="0"/>
                <w:numId w:val="21"/>
              </w:numPr>
              <w:spacing w:before="120" w:after="0"/>
              <w:ind w:left="344" w:hanging="143"/>
              <w:rPr>
                <w:noProof/>
              </w:rPr>
            </w:pPr>
            <w:r>
              <w:rPr>
                <w:noProof/>
              </w:rPr>
              <w:t>Clause 5.2: Proposal for Uplink API list</w:t>
            </w:r>
          </w:p>
          <w:p w14:paraId="209EEF2D" w14:textId="77777777" w:rsidR="00A44511" w:rsidRDefault="00A44511" w:rsidP="00A11342">
            <w:pPr>
              <w:pStyle w:val="CRCoverPage"/>
              <w:numPr>
                <w:ilvl w:val="0"/>
                <w:numId w:val="21"/>
              </w:numPr>
              <w:spacing w:before="120" w:after="0"/>
              <w:ind w:left="344" w:hanging="143"/>
              <w:rPr>
                <w:noProof/>
              </w:rPr>
            </w:pPr>
            <w:r>
              <w:rPr>
                <w:noProof/>
              </w:rPr>
              <w:t xml:space="preserve">Clause 11.5.3.1: Making </w:t>
            </w:r>
            <w:proofErr w:type="spellStart"/>
            <w:r w:rsidRPr="00586B6B">
              <w:rPr>
                <w:rStyle w:val="Code"/>
              </w:rPr>
              <w:t>serviceDataFlowDescription</w:t>
            </w:r>
            <w:r>
              <w:rPr>
                <w:rStyle w:val="Code"/>
              </w:rPr>
              <w:t>s</w:t>
            </w:r>
            <w:proofErr w:type="spellEnd"/>
            <w:r>
              <w:rPr>
                <w:rStyle w:val="Code"/>
              </w:rPr>
              <w:t xml:space="preserve"> </w:t>
            </w:r>
            <w:r w:rsidRPr="00A44511">
              <w:rPr>
                <w:noProof/>
              </w:rPr>
              <w:t>in</w:t>
            </w:r>
            <w:r>
              <w:rPr>
                <w:noProof/>
              </w:rPr>
              <w:t xml:space="preserve"> the Dynamic Policy Instance resource an array.</w:t>
            </w:r>
          </w:p>
          <w:p w14:paraId="39890C65" w14:textId="5A443A3A" w:rsidR="00A44511" w:rsidRDefault="00A44511" w:rsidP="00A11342">
            <w:pPr>
              <w:pStyle w:val="CRCoverPage"/>
              <w:numPr>
                <w:ilvl w:val="0"/>
                <w:numId w:val="21"/>
              </w:numPr>
              <w:spacing w:before="120" w:after="0"/>
              <w:ind w:left="344" w:hanging="143"/>
              <w:rPr>
                <w:noProof/>
              </w:rPr>
            </w:pPr>
            <w:r>
              <w:rPr>
                <w:noProof/>
              </w:rPr>
              <w:t xml:space="preserve">Clause 11.2.2: </w:t>
            </w:r>
            <w:r w:rsidR="00B702C7">
              <w:rPr>
                <w:noProof/>
              </w:rPr>
              <w:t>Add some text around the saiSubresource</w:t>
            </w:r>
            <w:r w:rsidRPr="00A44511">
              <w:rPr>
                <w:noProof/>
              </w:rPr>
              <w:t xml:space="preserve"> </w:t>
            </w:r>
          </w:p>
          <w:p w14:paraId="1590B329" w14:textId="793D2388" w:rsidR="004E31F7" w:rsidRDefault="004E31F7" w:rsidP="00A11342">
            <w:pPr>
              <w:pStyle w:val="CRCoverPage"/>
              <w:numPr>
                <w:ilvl w:val="0"/>
                <w:numId w:val="21"/>
              </w:numPr>
              <w:spacing w:before="120" w:after="0"/>
              <w:ind w:left="344" w:hanging="143"/>
              <w:rPr>
                <w:noProof/>
              </w:rPr>
            </w:pPr>
            <w:r>
              <w:rPr>
                <w:noProof/>
              </w:rPr>
              <w:t>Suggestion for a nomenclator “C: RW, R: RW, U: RW” (Clause 6.4.1)</w:t>
            </w:r>
          </w:p>
          <w:p w14:paraId="2C7EE932" w14:textId="054AE539" w:rsidR="004E31F7" w:rsidRDefault="004E31F7" w:rsidP="00A11342">
            <w:pPr>
              <w:pStyle w:val="CRCoverPage"/>
              <w:numPr>
                <w:ilvl w:val="0"/>
                <w:numId w:val="21"/>
              </w:numPr>
              <w:spacing w:before="120" w:after="0"/>
              <w:ind w:left="344" w:hanging="143"/>
              <w:rPr>
                <w:noProof/>
              </w:rPr>
            </w:pPr>
            <w:r>
              <w:rPr>
                <w:noProof/>
              </w:rPr>
              <w:t>Making mediaPlayerEntry Optional in Service Access Information (11.2.3.1). When content hosting is provided by external ASes, the media player entry may be provided differently.</w:t>
            </w:r>
          </w:p>
          <w:p w14:paraId="25486A04" w14:textId="6CBB2F2D" w:rsidR="005E3F38" w:rsidRDefault="005E3F38" w:rsidP="00A11342">
            <w:pPr>
              <w:pStyle w:val="CRCoverPage"/>
              <w:numPr>
                <w:ilvl w:val="0"/>
                <w:numId w:val="21"/>
              </w:numPr>
              <w:spacing w:before="120" w:after="0"/>
              <w:ind w:left="344" w:hanging="143"/>
              <w:rPr>
                <w:noProof/>
              </w:rPr>
            </w:pPr>
            <w:r>
              <w:rPr>
                <w:noProof/>
              </w:rPr>
              <w:t>Array annotation to 1..1 (mandatory array property) and 0..1 (optional array property).</w:t>
            </w:r>
            <w:r w:rsidR="00820260">
              <w:rPr>
                <w:noProof/>
              </w:rPr>
              <w:t xml:space="preserve"> When the array is limited in size, this should be described in the text (and the yaml). There are several arrays defined as “0..1” or “1..1”. Are these limited in size?</w:t>
            </w:r>
            <w:bookmarkStart w:id="1" w:name="_GoBack"/>
            <w:bookmarkEnd w:id="1"/>
          </w:p>
          <w:p w14:paraId="65944879" w14:textId="1C22E541" w:rsidR="00A11342" w:rsidRDefault="004E31F7" w:rsidP="00A11342">
            <w:pPr>
              <w:pStyle w:val="CRCoverPage"/>
              <w:numPr>
                <w:ilvl w:val="0"/>
                <w:numId w:val="21"/>
              </w:numPr>
              <w:spacing w:before="120" w:after="0"/>
              <w:ind w:left="344" w:hanging="143"/>
              <w:rPr>
                <w:noProof/>
              </w:rPr>
            </w:pPr>
            <w:r>
              <w:rPr>
                <w:noProof/>
              </w:rPr>
              <w:t>Fill missing Introduction Sections</w:t>
            </w:r>
            <w:r w:rsidR="00A11342">
              <w:rPr>
                <w:noProof/>
              </w:rPr>
              <w:t>.</w:t>
            </w:r>
          </w:p>
          <w:p w14:paraId="01C1AFCE" w14:textId="42F5F2DF" w:rsidR="00342C7D" w:rsidRDefault="00342C7D" w:rsidP="00A11342">
            <w:pPr>
              <w:pStyle w:val="CRCoverPage"/>
              <w:numPr>
                <w:ilvl w:val="0"/>
                <w:numId w:val="21"/>
              </w:numPr>
              <w:spacing w:before="120" w:after="0"/>
              <w:ind w:left="344" w:hanging="143"/>
              <w:rPr>
                <w:noProof/>
              </w:rPr>
            </w:pPr>
            <w:r>
              <w:rPr>
                <w:noProof/>
              </w:rPr>
              <w:t>Removing empty rows in 7.9.3.1</w:t>
            </w:r>
          </w:p>
          <w:p w14:paraId="6C797BD8" w14:textId="77777777" w:rsidR="004127E0" w:rsidRDefault="004127E0" w:rsidP="00A11342">
            <w:pPr>
              <w:pStyle w:val="CRCoverPage"/>
              <w:numPr>
                <w:ilvl w:val="0"/>
                <w:numId w:val="21"/>
              </w:numPr>
              <w:spacing w:before="120" w:after="0"/>
              <w:ind w:left="344" w:hanging="143"/>
              <w:rPr>
                <w:noProof/>
              </w:rPr>
            </w:pPr>
            <w:r>
              <w:rPr>
                <w:noProof/>
              </w:rPr>
              <w:t>Alignment of Dynamic Policy URL (11.5.2.1)</w:t>
            </w:r>
          </w:p>
          <w:p w14:paraId="51C2A13A" w14:textId="774C759A" w:rsidR="004127E0" w:rsidRDefault="004127E0" w:rsidP="00A11342">
            <w:pPr>
              <w:pStyle w:val="CRCoverPage"/>
              <w:numPr>
                <w:ilvl w:val="0"/>
                <w:numId w:val="21"/>
              </w:numPr>
              <w:spacing w:before="120" w:after="0"/>
              <w:ind w:left="344" w:hanging="143"/>
              <w:rPr>
                <w:noProof/>
              </w:rPr>
            </w:pPr>
            <w:r>
              <w:rPr>
                <w:noProof/>
              </w:rPr>
              <w:t xml:space="preserve">Alignment of Network Assistance URL (11.6.2) </w:t>
            </w:r>
          </w:p>
          <w:p w14:paraId="646E5EF1" w14:textId="77777777" w:rsidR="00A44511" w:rsidRDefault="00A44511" w:rsidP="00A44511">
            <w:pPr>
              <w:pStyle w:val="CRCoverPage"/>
              <w:numPr>
                <w:ilvl w:val="0"/>
                <w:numId w:val="21"/>
              </w:numPr>
              <w:spacing w:before="120" w:after="0"/>
              <w:ind w:left="344" w:hanging="143"/>
              <w:rPr>
                <w:noProof/>
              </w:rPr>
            </w:pPr>
            <w:r w:rsidRPr="004E31F7">
              <w:rPr>
                <w:noProof/>
              </w:rPr>
              <w:t>Correction of Resource Creation: Consistency provide Location response header</w:t>
            </w:r>
            <w:r>
              <w:rPr>
                <w:noProof/>
              </w:rPr>
              <w:t>.</w:t>
            </w:r>
          </w:p>
          <w:p w14:paraId="4B488AE2" w14:textId="389D6FDA" w:rsidR="008D5436" w:rsidRDefault="008D5436" w:rsidP="00A11342">
            <w:pPr>
              <w:pStyle w:val="CRCoverPage"/>
              <w:numPr>
                <w:ilvl w:val="0"/>
                <w:numId w:val="21"/>
              </w:numPr>
              <w:spacing w:before="120" w:after="0"/>
              <w:ind w:left="344" w:hanging="143"/>
              <w:rPr>
                <w:noProof/>
              </w:rPr>
            </w:pPr>
            <w:r>
              <w:rPr>
                <w:noProof/>
              </w:rPr>
              <w:t>New Note in Clause 16.1</w:t>
            </w:r>
          </w:p>
          <w:p w14:paraId="7F2BF174" w14:textId="7830E5C9" w:rsidR="00C94A8A" w:rsidRDefault="00C94A8A" w:rsidP="004E31F7">
            <w:pPr>
              <w:pStyle w:val="CRCoverPage"/>
              <w:spacing w:before="120" w:after="0"/>
              <w:ind w:left="344"/>
              <w:rPr>
                <w:noProof/>
              </w:rPr>
            </w:pPr>
          </w:p>
          <w:p w14:paraId="43A8A7FC" w14:textId="77777777" w:rsidR="00342C7D" w:rsidRDefault="00342C7D" w:rsidP="004E31F7">
            <w:pPr>
              <w:pStyle w:val="CRCoverPage"/>
              <w:spacing w:before="120" w:after="0"/>
              <w:ind w:left="344"/>
              <w:rPr>
                <w:noProof/>
              </w:rPr>
            </w:pPr>
            <w:r>
              <w:rPr>
                <w:noProof/>
              </w:rPr>
              <w:lastRenderedPageBreak/>
              <w:t>Still open items:</w:t>
            </w:r>
          </w:p>
          <w:p w14:paraId="64A5F346" w14:textId="77777777" w:rsidR="00342C7D" w:rsidRDefault="00342C7D" w:rsidP="00342C7D">
            <w:pPr>
              <w:pStyle w:val="CRCoverPage"/>
              <w:numPr>
                <w:ilvl w:val="0"/>
                <w:numId w:val="24"/>
              </w:numPr>
              <w:spacing w:before="120" w:after="0"/>
              <w:rPr>
                <w:noProof/>
              </w:rPr>
            </w:pPr>
            <w:r>
              <w:rPr>
                <w:noProof/>
              </w:rPr>
              <w:t>Support for different permissions</w:t>
            </w:r>
          </w:p>
          <w:p w14:paraId="175A8F9D" w14:textId="77777777" w:rsidR="004127E0" w:rsidRDefault="00342C7D" w:rsidP="00342C7D">
            <w:pPr>
              <w:pStyle w:val="CRCoverPage"/>
              <w:numPr>
                <w:ilvl w:val="0"/>
                <w:numId w:val="24"/>
              </w:numPr>
              <w:spacing w:before="120" w:after="0"/>
              <w:rPr>
                <w:noProof/>
              </w:rPr>
            </w:pPr>
            <w:r>
              <w:rPr>
                <w:noProof/>
              </w:rPr>
              <w:t>Usage of Oath Grant Types, e.g. Client Credentials or Authorization Code for M1.</w:t>
            </w:r>
          </w:p>
          <w:p w14:paraId="04AD28AC" w14:textId="492110D9" w:rsidR="00342C7D" w:rsidRDefault="004127E0" w:rsidP="00342C7D">
            <w:pPr>
              <w:pStyle w:val="CRCoverPage"/>
              <w:numPr>
                <w:ilvl w:val="0"/>
                <w:numId w:val="24"/>
              </w:numPr>
              <w:spacing w:before="120" w:after="0"/>
              <w:rPr>
                <w:noProof/>
              </w:rPr>
            </w:pPr>
            <w:r>
              <w:rPr>
                <w:noProof/>
              </w:rPr>
              <w:t>Clause 16 is about “</w:t>
            </w:r>
            <w:r>
              <w:rPr>
                <w:rFonts w:eastAsia="Malgun Gothic"/>
                <w:lang w:eastAsia="ko-KR"/>
              </w:rPr>
              <w:t>Usage of 5GC interfaces and APIs</w:t>
            </w:r>
            <w:r>
              <w:rPr>
                <w:noProof/>
              </w:rPr>
              <w:t>”, but 26.501 supports also EPC. Further, FS_5GMSA-Multicast wants to interwork with LTE BC as well.</w:t>
            </w:r>
            <w:r w:rsidR="00342C7D">
              <w:rPr>
                <w:noProof/>
              </w:rPr>
              <w:t xml:space="preserve"> </w:t>
            </w:r>
          </w:p>
        </w:tc>
      </w:tr>
      <w:tr w:rsidR="00A11342" w14:paraId="496C6239" w14:textId="77777777" w:rsidTr="00F14895">
        <w:tc>
          <w:tcPr>
            <w:tcW w:w="2694" w:type="dxa"/>
            <w:gridSpan w:val="2"/>
            <w:tcBorders>
              <w:left w:val="single" w:sz="4" w:space="0" w:color="auto"/>
            </w:tcBorders>
          </w:tcPr>
          <w:p w14:paraId="064826F1" w14:textId="77777777" w:rsidR="00A11342" w:rsidRDefault="00A11342" w:rsidP="00F14895">
            <w:pPr>
              <w:pStyle w:val="CRCoverPage"/>
              <w:spacing w:after="0"/>
              <w:rPr>
                <w:b/>
                <w:i/>
                <w:noProof/>
                <w:sz w:val="8"/>
                <w:szCs w:val="8"/>
              </w:rPr>
            </w:pPr>
          </w:p>
        </w:tc>
        <w:tc>
          <w:tcPr>
            <w:tcW w:w="6946" w:type="dxa"/>
            <w:gridSpan w:val="9"/>
            <w:tcBorders>
              <w:right w:val="single" w:sz="4" w:space="0" w:color="auto"/>
            </w:tcBorders>
          </w:tcPr>
          <w:p w14:paraId="190AABC5" w14:textId="77777777" w:rsidR="00A11342" w:rsidRDefault="00A11342" w:rsidP="00F14895">
            <w:pPr>
              <w:pStyle w:val="CRCoverPage"/>
              <w:spacing w:after="0"/>
              <w:rPr>
                <w:noProof/>
                <w:sz w:val="8"/>
                <w:szCs w:val="8"/>
              </w:rPr>
            </w:pPr>
          </w:p>
        </w:tc>
      </w:tr>
      <w:tr w:rsidR="00A11342" w14:paraId="7D0FDA89" w14:textId="77777777" w:rsidTr="00F14895">
        <w:tc>
          <w:tcPr>
            <w:tcW w:w="2694" w:type="dxa"/>
            <w:gridSpan w:val="2"/>
            <w:tcBorders>
              <w:left w:val="single" w:sz="4" w:space="0" w:color="auto"/>
              <w:bottom w:val="single" w:sz="4" w:space="0" w:color="auto"/>
            </w:tcBorders>
          </w:tcPr>
          <w:p w14:paraId="5E01021B" w14:textId="77777777" w:rsidR="00A11342" w:rsidRDefault="00A11342" w:rsidP="00F148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A9C6C" w14:textId="13B789AC" w:rsidR="00A11342" w:rsidRDefault="00A11342" w:rsidP="00F14895">
            <w:pPr>
              <w:pStyle w:val="CRCoverPage"/>
              <w:spacing w:after="0"/>
              <w:ind w:left="100"/>
              <w:rPr>
                <w:noProof/>
              </w:rPr>
            </w:pPr>
          </w:p>
        </w:tc>
      </w:tr>
      <w:tr w:rsidR="00A11342" w14:paraId="20AE0219" w14:textId="77777777" w:rsidTr="00F14895">
        <w:tc>
          <w:tcPr>
            <w:tcW w:w="2694" w:type="dxa"/>
            <w:gridSpan w:val="2"/>
          </w:tcPr>
          <w:p w14:paraId="643FAAE9" w14:textId="77777777" w:rsidR="00A11342" w:rsidRDefault="00A11342" w:rsidP="00F14895">
            <w:pPr>
              <w:pStyle w:val="CRCoverPage"/>
              <w:spacing w:after="0"/>
              <w:rPr>
                <w:b/>
                <w:i/>
                <w:noProof/>
                <w:sz w:val="8"/>
                <w:szCs w:val="8"/>
              </w:rPr>
            </w:pPr>
          </w:p>
        </w:tc>
        <w:tc>
          <w:tcPr>
            <w:tcW w:w="6946" w:type="dxa"/>
            <w:gridSpan w:val="9"/>
          </w:tcPr>
          <w:p w14:paraId="798C9145" w14:textId="77777777" w:rsidR="00A11342" w:rsidRDefault="00A11342" w:rsidP="00F14895">
            <w:pPr>
              <w:pStyle w:val="CRCoverPage"/>
              <w:spacing w:after="0"/>
              <w:rPr>
                <w:noProof/>
                <w:sz w:val="8"/>
                <w:szCs w:val="8"/>
              </w:rPr>
            </w:pPr>
          </w:p>
        </w:tc>
      </w:tr>
      <w:tr w:rsidR="00A11342" w14:paraId="2AAFF6DA" w14:textId="77777777" w:rsidTr="00F14895">
        <w:tc>
          <w:tcPr>
            <w:tcW w:w="2694" w:type="dxa"/>
            <w:gridSpan w:val="2"/>
            <w:tcBorders>
              <w:top w:val="single" w:sz="4" w:space="0" w:color="auto"/>
              <w:left w:val="single" w:sz="4" w:space="0" w:color="auto"/>
            </w:tcBorders>
          </w:tcPr>
          <w:p w14:paraId="4E9340A3" w14:textId="77777777" w:rsidR="00A11342" w:rsidRDefault="00A11342" w:rsidP="00F148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2398F7" w14:textId="77777777" w:rsidR="00A11342" w:rsidRDefault="00A11342" w:rsidP="00F14895">
            <w:pPr>
              <w:pStyle w:val="CRCoverPage"/>
              <w:spacing w:after="0"/>
              <w:ind w:left="100"/>
              <w:rPr>
                <w:noProof/>
              </w:rPr>
            </w:pPr>
          </w:p>
        </w:tc>
      </w:tr>
      <w:tr w:rsidR="00A11342" w14:paraId="1707BC9E" w14:textId="77777777" w:rsidTr="00F14895">
        <w:tc>
          <w:tcPr>
            <w:tcW w:w="2694" w:type="dxa"/>
            <w:gridSpan w:val="2"/>
            <w:tcBorders>
              <w:left w:val="single" w:sz="4" w:space="0" w:color="auto"/>
            </w:tcBorders>
          </w:tcPr>
          <w:p w14:paraId="3B9DC8BD" w14:textId="77777777" w:rsidR="00A11342" w:rsidRDefault="00A11342" w:rsidP="00F14895">
            <w:pPr>
              <w:pStyle w:val="CRCoverPage"/>
              <w:spacing w:after="0"/>
              <w:rPr>
                <w:b/>
                <w:i/>
                <w:noProof/>
                <w:sz w:val="8"/>
                <w:szCs w:val="8"/>
              </w:rPr>
            </w:pPr>
          </w:p>
        </w:tc>
        <w:tc>
          <w:tcPr>
            <w:tcW w:w="6946" w:type="dxa"/>
            <w:gridSpan w:val="9"/>
            <w:tcBorders>
              <w:right w:val="single" w:sz="4" w:space="0" w:color="auto"/>
            </w:tcBorders>
          </w:tcPr>
          <w:p w14:paraId="2F2AC657" w14:textId="77777777" w:rsidR="00A11342" w:rsidRDefault="00A11342" w:rsidP="00F14895">
            <w:pPr>
              <w:pStyle w:val="CRCoverPage"/>
              <w:spacing w:after="0"/>
              <w:rPr>
                <w:noProof/>
                <w:sz w:val="8"/>
                <w:szCs w:val="8"/>
              </w:rPr>
            </w:pPr>
          </w:p>
        </w:tc>
      </w:tr>
      <w:tr w:rsidR="00A11342" w14:paraId="2201455F" w14:textId="77777777" w:rsidTr="00F14895">
        <w:tc>
          <w:tcPr>
            <w:tcW w:w="2694" w:type="dxa"/>
            <w:gridSpan w:val="2"/>
            <w:tcBorders>
              <w:left w:val="single" w:sz="4" w:space="0" w:color="auto"/>
            </w:tcBorders>
          </w:tcPr>
          <w:p w14:paraId="1EDBB80A" w14:textId="77777777" w:rsidR="00A11342" w:rsidRDefault="00A11342" w:rsidP="00F148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02BC6" w14:textId="77777777" w:rsidR="00A11342" w:rsidRDefault="00A11342" w:rsidP="00F148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C4A75" w14:textId="77777777" w:rsidR="00A11342" w:rsidRDefault="00A11342" w:rsidP="00F14895">
            <w:pPr>
              <w:pStyle w:val="CRCoverPage"/>
              <w:spacing w:after="0"/>
              <w:jc w:val="center"/>
              <w:rPr>
                <w:b/>
                <w:caps/>
                <w:noProof/>
              </w:rPr>
            </w:pPr>
            <w:r>
              <w:rPr>
                <w:b/>
                <w:caps/>
                <w:noProof/>
              </w:rPr>
              <w:t>N</w:t>
            </w:r>
          </w:p>
        </w:tc>
        <w:tc>
          <w:tcPr>
            <w:tcW w:w="2977" w:type="dxa"/>
            <w:gridSpan w:val="4"/>
          </w:tcPr>
          <w:p w14:paraId="77914A56" w14:textId="77777777" w:rsidR="00A11342" w:rsidRDefault="00A11342" w:rsidP="00F148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DAB4C" w14:textId="77777777" w:rsidR="00A11342" w:rsidRDefault="00A11342" w:rsidP="00F14895">
            <w:pPr>
              <w:pStyle w:val="CRCoverPage"/>
              <w:spacing w:after="0"/>
              <w:ind w:left="99"/>
              <w:rPr>
                <w:noProof/>
              </w:rPr>
            </w:pPr>
          </w:p>
        </w:tc>
      </w:tr>
      <w:tr w:rsidR="00A11342" w14:paraId="2FDA4FE8" w14:textId="77777777" w:rsidTr="00F14895">
        <w:tc>
          <w:tcPr>
            <w:tcW w:w="2694" w:type="dxa"/>
            <w:gridSpan w:val="2"/>
            <w:tcBorders>
              <w:left w:val="single" w:sz="4" w:space="0" w:color="auto"/>
            </w:tcBorders>
          </w:tcPr>
          <w:p w14:paraId="25CF2149" w14:textId="77777777" w:rsidR="00A11342" w:rsidRDefault="00A11342" w:rsidP="00F148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CA3D8" w14:textId="77777777" w:rsidR="00A11342" w:rsidRDefault="00A11342" w:rsidP="00F14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66365" w14:textId="77777777" w:rsidR="00A11342" w:rsidRDefault="00A11342" w:rsidP="00F14895">
            <w:pPr>
              <w:pStyle w:val="CRCoverPage"/>
              <w:spacing w:after="0"/>
              <w:jc w:val="center"/>
              <w:rPr>
                <w:b/>
                <w:caps/>
                <w:noProof/>
              </w:rPr>
            </w:pPr>
            <w:r>
              <w:rPr>
                <w:b/>
                <w:caps/>
                <w:noProof/>
              </w:rPr>
              <w:t>X</w:t>
            </w:r>
          </w:p>
        </w:tc>
        <w:tc>
          <w:tcPr>
            <w:tcW w:w="2977" w:type="dxa"/>
            <w:gridSpan w:val="4"/>
          </w:tcPr>
          <w:p w14:paraId="05FFEFF0" w14:textId="77777777" w:rsidR="00A11342" w:rsidRDefault="00A11342" w:rsidP="00F148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A48049" w14:textId="77777777" w:rsidR="00A11342" w:rsidRDefault="00A11342" w:rsidP="00F14895">
            <w:pPr>
              <w:pStyle w:val="CRCoverPage"/>
              <w:spacing w:after="0"/>
              <w:rPr>
                <w:noProof/>
              </w:rPr>
            </w:pPr>
          </w:p>
        </w:tc>
      </w:tr>
      <w:tr w:rsidR="00A11342" w14:paraId="3A5A96A9" w14:textId="77777777" w:rsidTr="00F14895">
        <w:tc>
          <w:tcPr>
            <w:tcW w:w="2694" w:type="dxa"/>
            <w:gridSpan w:val="2"/>
            <w:tcBorders>
              <w:left w:val="single" w:sz="4" w:space="0" w:color="auto"/>
            </w:tcBorders>
          </w:tcPr>
          <w:p w14:paraId="65383386" w14:textId="77777777" w:rsidR="00A11342" w:rsidRDefault="00A11342" w:rsidP="00F148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D7705" w14:textId="77777777" w:rsidR="00A11342" w:rsidRDefault="00A11342" w:rsidP="00F14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BBE66" w14:textId="77777777" w:rsidR="00A11342" w:rsidRDefault="00A11342" w:rsidP="00F14895">
            <w:pPr>
              <w:pStyle w:val="CRCoverPage"/>
              <w:spacing w:after="0"/>
              <w:jc w:val="center"/>
              <w:rPr>
                <w:b/>
                <w:caps/>
                <w:noProof/>
              </w:rPr>
            </w:pPr>
            <w:r>
              <w:rPr>
                <w:b/>
                <w:caps/>
                <w:noProof/>
              </w:rPr>
              <w:t>X</w:t>
            </w:r>
          </w:p>
        </w:tc>
        <w:tc>
          <w:tcPr>
            <w:tcW w:w="2977" w:type="dxa"/>
            <w:gridSpan w:val="4"/>
          </w:tcPr>
          <w:p w14:paraId="0974491E" w14:textId="77777777" w:rsidR="00A11342" w:rsidRDefault="00A11342" w:rsidP="00F148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5B341" w14:textId="77777777" w:rsidR="00A11342" w:rsidRDefault="00A11342" w:rsidP="00F14895">
            <w:pPr>
              <w:pStyle w:val="CRCoverPage"/>
              <w:spacing w:after="0"/>
              <w:rPr>
                <w:noProof/>
              </w:rPr>
            </w:pPr>
          </w:p>
        </w:tc>
      </w:tr>
      <w:tr w:rsidR="00A11342" w14:paraId="41439175" w14:textId="77777777" w:rsidTr="00F14895">
        <w:tc>
          <w:tcPr>
            <w:tcW w:w="2694" w:type="dxa"/>
            <w:gridSpan w:val="2"/>
            <w:tcBorders>
              <w:left w:val="single" w:sz="4" w:space="0" w:color="auto"/>
            </w:tcBorders>
          </w:tcPr>
          <w:p w14:paraId="4052A743" w14:textId="77777777" w:rsidR="00A11342" w:rsidRDefault="00A11342" w:rsidP="00F148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79553" w14:textId="77777777" w:rsidR="00A11342" w:rsidRDefault="00A11342" w:rsidP="00F14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85EC6" w14:textId="77777777" w:rsidR="00A11342" w:rsidRDefault="00A11342" w:rsidP="00F14895">
            <w:pPr>
              <w:pStyle w:val="CRCoverPage"/>
              <w:spacing w:after="0"/>
              <w:jc w:val="center"/>
              <w:rPr>
                <w:b/>
                <w:caps/>
                <w:noProof/>
              </w:rPr>
            </w:pPr>
            <w:r>
              <w:rPr>
                <w:b/>
                <w:caps/>
                <w:noProof/>
              </w:rPr>
              <w:t>X</w:t>
            </w:r>
          </w:p>
        </w:tc>
        <w:tc>
          <w:tcPr>
            <w:tcW w:w="2977" w:type="dxa"/>
            <w:gridSpan w:val="4"/>
          </w:tcPr>
          <w:p w14:paraId="7138D906" w14:textId="77777777" w:rsidR="00A11342" w:rsidRDefault="00A11342" w:rsidP="00F148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AA834" w14:textId="77777777" w:rsidR="00A11342" w:rsidRDefault="00A11342" w:rsidP="00F14895">
            <w:pPr>
              <w:pStyle w:val="CRCoverPage"/>
              <w:spacing w:after="0"/>
              <w:rPr>
                <w:noProof/>
              </w:rPr>
            </w:pPr>
          </w:p>
        </w:tc>
      </w:tr>
      <w:tr w:rsidR="00A11342" w14:paraId="6D10A971" w14:textId="77777777" w:rsidTr="00F14895">
        <w:tc>
          <w:tcPr>
            <w:tcW w:w="2694" w:type="dxa"/>
            <w:gridSpan w:val="2"/>
            <w:tcBorders>
              <w:left w:val="single" w:sz="4" w:space="0" w:color="auto"/>
            </w:tcBorders>
          </w:tcPr>
          <w:p w14:paraId="583002AE" w14:textId="77777777" w:rsidR="00A11342" w:rsidRDefault="00A11342" w:rsidP="00F14895">
            <w:pPr>
              <w:pStyle w:val="CRCoverPage"/>
              <w:spacing w:after="0"/>
              <w:rPr>
                <w:b/>
                <w:i/>
                <w:noProof/>
              </w:rPr>
            </w:pPr>
          </w:p>
        </w:tc>
        <w:tc>
          <w:tcPr>
            <w:tcW w:w="6946" w:type="dxa"/>
            <w:gridSpan w:val="9"/>
            <w:tcBorders>
              <w:right w:val="single" w:sz="4" w:space="0" w:color="auto"/>
            </w:tcBorders>
          </w:tcPr>
          <w:p w14:paraId="44E3AA7F" w14:textId="77777777" w:rsidR="00A11342" w:rsidRDefault="00A11342" w:rsidP="00F14895">
            <w:pPr>
              <w:pStyle w:val="CRCoverPage"/>
              <w:spacing w:after="0"/>
              <w:rPr>
                <w:noProof/>
              </w:rPr>
            </w:pPr>
          </w:p>
        </w:tc>
      </w:tr>
      <w:tr w:rsidR="00A11342" w14:paraId="476F7E28" w14:textId="77777777" w:rsidTr="00F14895">
        <w:tc>
          <w:tcPr>
            <w:tcW w:w="2694" w:type="dxa"/>
            <w:gridSpan w:val="2"/>
            <w:tcBorders>
              <w:left w:val="single" w:sz="4" w:space="0" w:color="auto"/>
              <w:bottom w:val="single" w:sz="4" w:space="0" w:color="auto"/>
            </w:tcBorders>
          </w:tcPr>
          <w:p w14:paraId="3341560D" w14:textId="77777777" w:rsidR="00A11342" w:rsidRDefault="00A11342" w:rsidP="00F148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F1041" w14:textId="77777777" w:rsidR="00A11342" w:rsidRDefault="00A11342" w:rsidP="00F14895">
            <w:pPr>
              <w:pStyle w:val="CRCoverPage"/>
              <w:spacing w:after="0"/>
              <w:ind w:left="100"/>
              <w:rPr>
                <w:noProof/>
              </w:rPr>
            </w:pPr>
          </w:p>
        </w:tc>
      </w:tr>
      <w:tr w:rsidR="00A11342" w:rsidRPr="008863B9" w14:paraId="3CA8A216" w14:textId="77777777" w:rsidTr="00F14895">
        <w:tc>
          <w:tcPr>
            <w:tcW w:w="2694" w:type="dxa"/>
            <w:gridSpan w:val="2"/>
            <w:tcBorders>
              <w:top w:val="single" w:sz="4" w:space="0" w:color="auto"/>
              <w:bottom w:val="single" w:sz="4" w:space="0" w:color="auto"/>
            </w:tcBorders>
          </w:tcPr>
          <w:p w14:paraId="1B4797C7" w14:textId="77777777" w:rsidR="00A11342" w:rsidRPr="008863B9" w:rsidRDefault="00A11342" w:rsidP="00F148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67F91" w14:textId="77777777" w:rsidR="00A11342" w:rsidRPr="008863B9" w:rsidRDefault="00A11342" w:rsidP="00F14895">
            <w:pPr>
              <w:pStyle w:val="CRCoverPage"/>
              <w:spacing w:after="0"/>
              <w:ind w:left="100"/>
              <w:rPr>
                <w:noProof/>
                <w:sz w:val="8"/>
                <w:szCs w:val="8"/>
              </w:rPr>
            </w:pPr>
          </w:p>
        </w:tc>
      </w:tr>
      <w:tr w:rsidR="00A11342" w14:paraId="17625731" w14:textId="77777777" w:rsidTr="00F14895">
        <w:tc>
          <w:tcPr>
            <w:tcW w:w="2694" w:type="dxa"/>
            <w:gridSpan w:val="2"/>
            <w:tcBorders>
              <w:top w:val="single" w:sz="4" w:space="0" w:color="auto"/>
              <w:left w:val="single" w:sz="4" w:space="0" w:color="auto"/>
              <w:bottom w:val="single" w:sz="4" w:space="0" w:color="auto"/>
            </w:tcBorders>
          </w:tcPr>
          <w:p w14:paraId="2C5EF99D" w14:textId="77777777" w:rsidR="00A11342" w:rsidRDefault="00A11342" w:rsidP="00F148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ACAC9" w14:textId="77777777" w:rsidR="00A11342" w:rsidRDefault="00A11342" w:rsidP="00F14895">
            <w:pPr>
              <w:pStyle w:val="CRCoverPage"/>
              <w:spacing w:after="0"/>
              <w:ind w:left="100"/>
              <w:rPr>
                <w:noProof/>
              </w:rPr>
            </w:pPr>
          </w:p>
        </w:tc>
      </w:tr>
    </w:tbl>
    <w:p w14:paraId="32B7A1EF" w14:textId="77777777" w:rsidR="00A11342" w:rsidRDefault="00A11342" w:rsidP="00A11342">
      <w:pPr>
        <w:pStyle w:val="CRCoverPage"/>
        <w:spacing w:after="0"/>
        <w:rPr>
          <w:noProof/>
          <w:sz w:val="8"/>
          <w:szCs w:val="8"/>
        </w:rPr>
      </w:pPr>
    </w:p>
    <w:sectPr w:rsidR="00A11342" w:rsidSect="007F1D5A">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DF803" w14:textId="77777777" w:rsidR="0002638F" w:rsidRDefault="0002638F">
      <w:r>
        <w:separator/>
      </w:r>
    </w:p>
  </w:endnote>
  <w:endnote w:type="continuationSeparator" w:id="0">
    <w:p w14:paraId="335CBF95" w14:textId="77777777" w:rsidR="0002638F" w:rsidRDefault="0002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B14D1E" w:rsidRDefault="00B14D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A3F73" w14:textId="77777777" w:rsidR="0002638F" w:rsidRDefault="0002638F">
      <w:r>
        <w:separator/>
      </w:r>
    </w:p>
  </w:footnote>
  <w:footnote w:type="continuationSeparator" w:id="0">
    <w:p w14:paraId="22134940" w14:textId="77777777" w:rsidR="0002638F" w:rsidRDefault="00026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B14D1E" w:rsidRDefault="00B14D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563A2E" w14:textId="77777777" w:rsidR="00B14D1E" w:rsidRDefault="00B14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9C407E"/>
    <w:multiLevelType w:val="hybridMultilevel"/>
    <w:tmpl w:val="02408C6C"/>
    <w:lvl w:ilvl="0" w:tplc="DEBED4C4">
      <w:start w:val="7"/>
      <w:numFmt w:val="bullet"/>
      <w:lvlText w:val=""/>
      <w:lvlJc w:val="left"/>
      <w:pPr>
        <w:ind w:left="704" w:hanging="360"/>
      </w:pPr>
      <w:rPr>
        <w:rFonts w:ascii="Symbol" w:eastAsia="Times New Roman" w:hAnsi="Symbol"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692C9E"/>
    <w:multiLevelType w:val="hybridMultilevel"/>
    <w:tmpl w:val="E18EB52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8"/>
  </w:num>
  <w:num w:numId="6">
    <w:abstractNumId w:val="6"/>
  </w:num>
  <w:num w:numId="7">
    <w:abstractNumId w:val="9"/>
  </w:num>
  <w:num w:numId="8">
    <w:abstractNumId w:val="15"/>
  </w:num>
  <w:num w:numId="9">
    <w:abstractNumId w:val="4"/>
  </w:num>
  <w:num w:numId="10">
    <w:abstractNumId w:val="10"/>
  </w:num>
  <w:num w:numId="11">
    <w:abstractNumId w:val="13"/>
  </w:num>
  <w:num w:numId="12">
    <w:abstractNumId w:val="11"/>
  </w:num>
  <w:num w:numId="13">
    <w:abstractNumId w:val="2"/>
  </w:num>
  <w:num w:numId="14">
    <w:abstractNumId w:val="5"/>
  </w:num>
  <w:num w:numId="15">
    <w:abstractNumId w:val="21"/>
  </w:num>
  <w:num w:numId="16">
    <w:abstractNumId w:val="16"/>
  </w:num>
  <w:num w:numId="17">
    <w:abstractNumId w:val="20"/>
  </w:num>
  <w:num w:numId="18">
    <w:abstractNumId w:val="17"/>
  </w:num>
  <w:num w:numId="19">
    <w:abstractNumId w:val="14"/>
  </w:num>
  <w:num w:numId="20">
    <w:abstractNumId w:val="12"/>
  </w:num>
  <w:num w:numId="21">
    <w:abstractNumId w:val="22"/>
  </w:num>
  <w:num w:numId="22">
    <w:abstractNumId w:val="7"/>
  </w:num>
  <w:num w:numId="23">
    <w:abstractNumId w:val="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B"/>
    <w:rsid w:val="00021E10"/>
    <w:rsid w:val="00022E4A"/>
    <w:rsid w:val="0002638F"/>
    <w:rsid w:val="0002788E"/>
    <w:rsid w:val="00034132"/>
    <w:rsid w:val="00046B07"/>
    <w:rsid w:val="00053869"/>
    <w:rsid w:val="00075312"/>
    <w:rsid w:val="000A6394"/>
    <w:rsid w:val="000A6C1D"/>
    <w:rsid w:val="000B4417"/>
    <w:rsid w:val="000B7FED"/>
    <w:rsid w:val="000C038A"/>
    <w:rsid w:val="000C6598"/>
    <w:rsid w:val="000D3AEC"/>
    <w:rsid w:val="000D61FA"/>
    <w:rsid w:val="000E7492"/>
    <w:rsid w:val="000F32CD"/>
    <w:rsid w:val="000F3F52"/>
    <w:rsid w:val="0010089C"/>
    <w:rsid w:val="001024E4"/>
    <w:rsid w:val="00103711"/>
    <w:rsid w:val="00104B8D"/>
    <w:rsid w:val="00112165"/>
    <w:rsid w:val="0011599C"/>
    <w:rsid w:val="00121454"/>
    <w:rsid w:val="001230AB"/>
    <w:rsid w:val="0012311B"/>
    <w:rsid w:val="00123995"/>
    <w:rsid w:val="001356F8"/>
    <w:rsid w:val="00141E9C"/>
    <w:rsid w:val="00144572"/>
    <w:rsid w:val="00145D43"/>
    <w:rsid w:val="00146279"/>
    <w:rsid w:val="00157DC9"/>
    <w:rsid w:val="00163315"/>
    <w:rsid w:val="00180D56"/>
    <w:rsid w:val="00192C46"/>
    <w:rsid w:val="001A08B3"/>
    <w:rsid w:val="001A1144"/>
    <w:rsid w:val="001A7B60"/>
    <w:rsid w:val="001B52F0"/>
    <w:rsid w:val="001B7A65"/>
    <w:rsid w:val="001D2DD4"/>
    <w:rsid w:val="001D5A4D"/>
    <w:rsid w:val="001E1BC4"/>
    <w:rsid w:val="001E414A"/>
    <w:rsid w:val="001E41F3"/>
    <w:rsid w:val="001E4528"/>
    <w:rsid w:val="001F6BFB"/>
    <w:rsid w:val="0023250E"/>
    <w:rsid w:val="0026004D"/>
    <w:rsid w:val="002640DD"/>
    <w:rsid w:val="00275D12"/>
    <w:rsid w:val="00276890"/>
    <w:rsid w:val="00284470"/>
    <w:rsid w:val="00284FEB"/>
    <w:rsid w:val="002860C4"/>
    <w:rsid w:val="0029088F"/>
    <w:rsid w:val="002948D3"/>
    <w:rsid w:val="002B0347"/>
    <w:rsid w:val="002B5741"/>
    <w:rsid w:val="002C0E3D"/>
    <w:rsid w:val="002C7E85"/>
    <w:rsid w:val="002D2FB1"/>
    <w:rsid w:val="002E4BA1"/>
    <w:rsid w:val="00305409"/>
    <w:rsid w:val="0031027C"/>
    <w:rsid w:val="0032629C"/>
    <w:rsid w:val="00327B7C"/>
    <w:rsid w:val="00330B38"/>
    <w:rsid w:val="003422F8"/>
    <w:rsid w:val="00342C7D"/>
    <w:rsid w:val="0034694D"/>
    <w:rsid w:val="00352F98"/>
    <w:rsid w:val="00356AC6"/>
    <w:rsid w:val="003609EF"/>
    <w:rsid w:val="0036231A"/>
    <w:rsid w:val="00374DD4"/>
    <w:rsid w:val="003A35A3"/>
    <w:rsid w:val="003B7BC1"/>
    <w:rsid w:val="003C7D23"/>
    <w:rsid w:val="003D0C94"/>
    <w:rsid w:val="003D50FF"/>
    <w:rsid w:val="003D6AB3"/>
    <w:rsid w:val="003E1A36"/>
    <w:rsid w:val="003E2180"/>
    <w:rsid w:val="003E7158"/>
    <w:rsid w:val="003E71B4"/>
    <w:rsid w:val="003E7570"/>
    <w:rsid w:val="003F3260"/>
    <w:rsid w:val="00410371"/>
    <w:rsid w:val="004127E0"/>
    <w:rsid w:val="004242F1"/>
    <w:rsid w:val="00437C9C"/>
    <w:rsid w:val="0045564D"/>
    <w:rsid w:val="00457DF7"/>
    <w:rsid w:val="00460F39"/>
    <w:rsid w:val="00462BC9"/>
    <w:rsid w:val="00491F86"/>
    <w:rsid w:val="00495416"/>
    <w:rsid w:val="00497823"/>
    <w:rsid w:val="004B2A89"/>
    <w:rsid w:val="004B75B7"/>
    <w:rsid w:val="004C243C"/>
    <w:rsid w:val="004D285E"/>
    <w:rsid w:val="004D2CA9"/>
    <w:rsid w:val="004E2064"/>
    <w:rsid w:val="004E31F7"/>
    <w:rsid w:val="0051580D"/>
    <w:rsid w:val="005225E8"/>
    <w:rsid w:val="0053311D"/>
    <w:rsid w:val="005370F9"/>
    <w:rsid w:val="0054471B"/>
    <w:rsid w:val="00547111"/>
    <w:rsid w:val="005907B7"/>
    <w:rsid w:val="00592D74"/>
    <w:rsid w:val="00593E17"/>
    <w:rsid w:val="005C4BC0"/>
    <w:rsid w:val="005C4F2B"/>
    <w:rsid w:val="005D31DF"/>
    <w:rsid w:val="005D372A"/>
    <w:rsid w:val="005D6114"/>
    <w:rsid w:val="005E0F85"/>
    <w:rsid w:val="005E1C6D"/>
    <w:rsid w:val="005E2C44"/>
    <w:rsid w:val="005E3F38"/>
    <w:rsid w:val="005F3EB8"/>
    <w:rsid w:val="005F7EF8"/>
    <w:rsid w:val="00612192"/>
    <w:rsid w:val="00615CAD"/>
    <w:rsid w:val="00621188"/>
    <w:rsid w:val="006257ED"/>
    <w:rsid w:val="006369F3"/>
    <w:rsid w:val="00637BD9"/>
    <w:rsid w:val="006459FD"/>
    <w:rsid w:val="00652773"/>
    <w:rsid w:val="006610F5"/>
    <w:rsid w:val="00666F10"/>
    <w:rsid w:val="006811C4"/>
    <w:rsid w:val="0068549B"/>
    <w:rsid w:val="00695808"/>
    <w:rsid w:val="006976C7"/>
    <w:rsid w:val="006B12AB"/>
    <w:rsid w:val="006B46FB"/>
    <w:rsid w:val="006D2751"/>
    <w:rsid w:val="006E1C16"/>
    <w:rsid w:val="006E21FB"/>
    <w:rsid w:val="006E58C5"/>
    <w:rsid w:val="00730E8D"/>
    <w:rsid w:val="00740B6B"/>
    <w:rsid w:val="00742F4E"/>
    <w:rsid w:val="007515C0"/>
    <w:rsid w:val="00753B45"/>
    <w:rsid w:val="007643D9"/>
    <w:rsid w:val="00764D0F"/>
    <w:rsid w:val="0076652C"/>
    <w:rsid w:val="00776B32"/>
    <w:rsid w:val="00783BAF"/>
    <w:rsid w:val="00784665"/>
    <w:rsid w:val="00792342"/>
    <w:rsid w:val="00792FCE"/>
    <w:rsid w:val="00793A84"/>
    <w:rsid w:val="007977A8"/>
    <w:rsid w:val="007A3FFE"/>
    <w:rsid w:val="007B512A"/>
    <w:rsid w:val="007C2097"/>
    <w:rsid w:val="007C2BD9"/>
    <w:rsid w:val="007D5698"/>
    <w:rsid w:val="007D5736"/>
    <w:rsid w:val="007D6A07"/>
    <w:rsid w:val="007D726D"/>
    <w:rsid w:val="007F1D5A"/>
    <w:rsid w:val="007F7259"/>
    <w:rsid w:val="00801A63"/>
    <w:rsid w:val="008040A8"/>
    <w:rsid w:val="008077D7"/>
    <w:rsid w:val="00820260"/>
    <w:rsid w:val="008279FA"/>
    <w:rsid w:val="00831C6E"/>
    <w:rsid w:val="008626E7"/>
    <w:rsid w:val="00865190"/>
    <w:rsid w:val="00870EE7"/>
    <w:rsid w:val="008863B9"/>
    <w:rsid w:val="008904A5"/>
    <w:rsid w:val="008A2126"/>
    <w:rsid w:val="008A45A6"/>
    <w:rsid w:val="008B18FA"/>
    <w:rsid w:val="008B6F65"/>
    <w:rsid w:val="008D5436"/>
    <w:rsid w:val="008E1C01"/>
    <w:rsid w:val="008F10A5"/>
    <w:rsid w:val="008F686C"/>
    <w:rsid w:val="008F6C3A"/>
    <w:rsid w:val="0090081D"/>
    <w:rsid w:val="0090544F"/>
    <w:rsid w:val="009116AC"/>
    <w:rsid w:val="009148DE"/>
    <w:rsid w:val="00915471"/>
    <w:rsid w:val="009204FD"/>
    <w:rsid w:val="00921A9F"/>
    <w:rsid w:val="009241AD"/>
    <w:rsid w:val="00933DD9"/>
    <w:rsid w:val="0093577B"/>
    <w:rsid w:val="00941E30"/>
    <w:rsid w:val="009462A4"/>
    <w:rsid w:val="00951F49"/>
    <w:rsid w:val="00960325"/>
    <w:rsid w:val="00960E80"/>
    <w:rsid w:val="00964878"/>
    <w:rsid w:val="0096610A"/>
    <w:rsid w:val="00972018"/>
    <w:rsid w:val="009777D9"/>
    <w:rsid w:val="00984CCF"/>
    <w:rsid w:val="00985294"/>
    <w:rsid w:val="00991B88"/>
    <w:rsid w:val="009A0339"/>
    <w:rsid w:val="009A5753"/>
    <w:rsid w:val="009A579D"/>
    <w:rsid w:val="009A6AEC"/>
    <w:rsid w:val="009A789C"/>
    <w:rsid w:val="009B3EEF"/>
    <w:rsid w:val="009C05F2"/>
    <w:rsid w:val="009C3515"/>
    <w:rsid w:val="009D45C4"/>
    <w:rsid w:val="009E3297"/>
    <w:rsid w:val="009E7470"/>
    <w:rsid w:val="009E7A83"/>
    <w:rsid w:val="009F1AD8"/>
    <w:rsid w:val="009F2577"/>
    <w:rsid w:val="009F734F"/>
    <w:rsid w:val="00A11342"/>
    <w:rsid w:val="00A246B6"/>
    <w:rsid w:val="00A32E03"/>
    <w:rsid w:val="00A41FEF"/>
    <w:rsid w:val="00A44511"/>
    <w:rsid w:val="00A47E70"/>
    <w:rsid w:val="00A50CF0"/>
    <w:rsid w:val="00A5647A"/>
    <w:rsid w:val="00A6102D"/>
    <w:rsid w:val="00A7671C"/>
    <w:rsid w:val="00A76935"/>
    <w:rsid w:val="00A776EF"/>
    <w:rsid w:val="00A94312"/>
    <w:rsid w:val="00AA2CBC"/>
    <w:rsid w:val="00AA7303"/>
    <w:rsid w:val="00AB1A41"/>
    <w:rsid w:val="00AC5820"/>
    <w:rsid w:val="00AD1CD8"/>
    <w:rsid w:val="00AE4AAC"/>
    <w:rsid w:val="00AE4DED"/>
    <w:rsid w:val="00AF32DD"/>
    <w:rsid w:val="00AF473A"/>
    <w:rsid w:val="00B06672"/>
    <w:rsid w:val="00B06A31"/>
    <w:rsid w:val="00B14D1E"/>
    <w:rsid w:val="00B17402"/>
    <w:rsid w:val="00B258BB"/>
    <w:rsid w:val="00B54988"/>
    <w:rsid w:val="00B640E8"/>
    <w:rsid w:val="00B67B97"/>
    <w:rsid w:val="00B702C7"/>
    <w:rsid w:val="00B968C8"/>
    <w:rsid w:val="00B97EEF"/>
    <w:rsid w:val="00BA3EC5"/>
    <w:rsid w:val="00BA51D9"/>
    <w:rsid w:val="00BB5DFC"/>
    <w:rsid w:val="00BD1DF4"/>
    <w:rsid w:val="00BD279D"/>
    <w:rsid w:val="00BD52D5"/>
    <w:rsid w:val="00BD6BB8"/>
    <w:rsid w:val="00BD6E60"/>
    <w:rsid w:val="00BE0A0A"/>
    <w:rsid w:val="00BE63F9"/>
    <w:rsid w:val="00BF13E6"/>
    <w:rsid w:val="00BF4180"/>
    <w:rsid w:val="00C11343"/>
    <w:rsid w:val="00C21780"/>
    <w:rsid w:val="00C2189D"/>
    <w:rsid w:val="00C335EF"/>
    <w:rsid w:val="00C41AE9"/>
    <w:rsid w:val="00C66BA2"/>
    <w:rsid w:val="00C94A8A"/>
    <w:rsid w:val="00C95985"/>
    <w:rsid w:val="00CC5026"/>
    <w:rsid w:val="00CC68D0"/>
    <w:rsid w:val="00CE0947"/>
    <w:rsid w:val="00CF468C"/>
    <w:rsid w:val="00CF7342"/>
    <w:rsid w:val="00D017D7"/>
    <w:rsid w:val="00D03F9A"/>
    <w:rsid w:val="00D06D51"/>
    <w:rsid w:val="00D1216B"/>
    <w:rsid w:val="00D24224"/>
    <w:rsid w:val="00D24991"/>
    <w:rsid w:val="00D31879"/>
    <w:rsid w:val="00D34B2D"/>
    <w:rsid w:val="00D3510D"/>
    <w:rsid w:val="00D42541"/>
    <w:rsid w:val="00D44790"/>
    <w:rsid w:val="00D45915"/>
    <w:rsid w:val="00D50255"/>
    <w:rsid w:val="00D57BF3"/>
    <w:rsid w:val="00D61DBF"/>
    <w:rsid w:val="00D66520"/>
    <w:rsid w:val="00D667EB"/>
    <w:rsid w:val="00D76DCA"/>
    <w:rsid w:val="00D81605"/>
    <w:rsid w:val="00D833C9"/>
    <w:rsid w:val="00D84501"/>
    <w:rsid w:val="00D90D30"/>
    <w:rsid w:val="00D93F0F"/>
    <w:rsid w:val="00DB3D85"/>
    <w:rsid w:val="00DB78B8"/>
    <w:rsid w:val="00DC4150"/>
    <w:rsid w:val="00DD3E5E"/>
    <w:rsid w:val="00DE1B57"/>
    <w:rsid w:val="00DE34CF"/>
    <w:rsid w:val="00DF03AF"/>
    <w:rsid w:val="00E13F3D"/>
    <w:rsid w:val="00E25859"/>
    <w:rsid w:val="00E320C6"/>
    <w:rsid w:val="00E34898"/>
    <w:rsid w:val="00E46619"/>
    <w:rsid w:val="00E51241"/>
    <w:rsid w:val="00E6063C"/>
    <w:rsid w:val="00E618CD"/>
    <w:rsid w:val="00E83420"/>
    <w:rsid w:val="00EA6F70"/>
    <w:rsid w:val="00EB09B7"/>
    <w:rsid w:val="00EB7646"/>
    <w:rsid w:val="00EC0BEC"/>
    <w:rsid w:val="00ED12A1"/>
    <w:rsid w:val="00EE151E"/>
    <w:rsid w:val="00EE7D7C"/>
    <w:rsid w:val="00F04C50"/>
    <w:rsid w:val="00F06EE1"/>
    <w:rsid w:val="00F25D98"/>
    <w:rsid w:val="00F300FB"/>
    <w:rsid w:val="00F42A4C"/>
    <w:rsid w:val="00F5733D"/>
    <w:rsid w:val="00F66D5C"/>
    <w:rsid w:val="00F67164"/>
    <w:rsid w:val="00F700C7"/>
    <w:rsid w:val="00F84964"/>
    <w:rsid w:val="00F96209"/>
    <w:rsid w:val="00FA7A15"/>
    <w:rsid w:val="00FB6386"/>
    <w:rsid w:val="00FB6617"/>
    <w:rsid w:val="00FC7D1D"/>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locked/>
    <w:rsid w:val="001037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691177690">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DFA3-05A2-4004-AF54-6E33AF9CE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528</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pCR</vt:lpstr>
      <vt:lpstr>MTG_TITLE</vt:lpstr>
    </vt:vector>
  </TitlesOfParts>
  <Company>British Broadcasting Corporation</Company>
  <LinksUpToDate>false</LinksUpToDate>
  <CharactersWithSpaces>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dc:title>
  <dc:subject/>
  <dc:creator>Richard Bradbury</dc:creator>
  <cp:keywords/>
  <cp:lastModifiedBy>TL</cp:lastModifiedBy>
  <cp:revision>7</cp:revision>
  <cp:lastPrinted>1900-01-01T00:00:00Z</cp:lastPrinted>
  <dcterms:created xsi:type="dcterms:W3CDTF">2020-10-19T07:54:00Z</dcterms:created>
  <dcterms:modified xsi:type="dcterms:W3CDTF">2020-10-19T19:28:00Z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MBS SWG post 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14th September</vt:lpwstr>
  </property>
  <property fmtid="{D5CDD505-2E9C-101B-9397-08002B2CF9AE}" pid="7" name="EndDate">
    <vt:lpwstr>3rd November 2020</vt:lpwstr>
  </property>
  <property fmtid="{D5CDD505-2E9C-101B-9397-08002B2CF9AE}" pid="8" name="Tdoc#">
    <vt:lpwstr>S4aI201064</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2.0.0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5GMSA</vt:lpwstr>
  </property>
  <property fmtid="{D5CDD505-2E9C-101B-9397-08002B2CF9AE}" pid="16" name="Cat">
    <vt:lpwstr>D</vt:lpwstr>
  </property>
  <property fmtid="{D5CDD505-2E9C-101B-9397-08002B2CF9AE}" pid="17" name="ResDate">
    <vt:lpwstr>2020-09-21</vt:lpwstr>
  </property>
  <property fmtid="{D5CDD505-2E9C-101B-9397-08002B2CF9AE}" pid="18" name="Release">
    <vt:lpwstr>Rel-16</vt:lpwstr>
  </property>
  <property fmtid="{D5CDD505-2E9C-101B-9397-08002B2CF9AE}" pid="19" name="CrTitle">
    <vt:lpwstr>Editorial corrections</vt:lpwstr>
  </property>
  <property fmtid="{D5CDD505-2E9C-101B-9397-08002B2CF9AE}" pid="20" name="MtgTitle">
    <vt:lpwstr>-e</vt:lpwstr>
  </property>
</Properties>
</file>